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B4" w:rsidRPr="007A710F" w:rsidRDefault="00E64CB4">
      <w:r w:rsidRPr="007A710F">
        <w:t xml:space="preserve">021211 FGO with men in CMW Foqia’s area at </w:t>
      </w:r>
      <w:smartTag w:uri="urn:schemas-microsoft-com:office:smarttags" w:element="address">
        <w:smartTag w:uri="urn:schemas-microsoft-com:office:smarttags" w:element="Street">
          <w:r w:rsidRPr="007A710F">
            <w:t>LHW Tanveer Place</w:t>
          </w:r>
        </w:smartTag>
      </w:smartTag>
      <w:r w:rsidRPr="007A710F">
        <w:t>.</w:t>
      </w:r>
    </w:p>
    <w:p w:rsidR="00E64CB4" w:rsidRPr="007A710F" w:rsidRDefault="00E64CB4"/>
    <w:p w:rsidR="00E64CB4" w:rsidRPr="007A710F" w:rsidRDefault="00E64CB4" w:rsidP="000630A5">
      <w:pPr>
        <w:pStyle w:val="NormalWeb"/>
        <w:spacing w:before="0" w:beforeAutospacing="0" w:after="0" w:afterAutospacing="0"/>
      </w:pPr>
      <w:r w:rsidRPr="007A710F">
        <w:t>1.   Haleema</w:t>
      </w:r>
    </w:p>
    <w:p w:rsidR="00E64CB4" w:rsidRPr="007A710F" w:rsidRDefault="00E64CB4" w:rsidP="000630A5">
      <w:pPr>
        <w:pStyle w:val="NormalWeb"/>
        <w:spacing w:before="0" w:beforeAutospacing="0" w:after="0" w:afterAutospacing="0"/>
      </w:pPr>
      <w:r w:rsidRPr="007A710F">
        <w:t>2.   Bushra</w:t>
      </w:r>
    </w:p>
    <w:p w:rsidR="00E64CB4" w:rsidRPr="007A710F" w:rsidRDefault="00E64CB4" w:rsidP="000630A5">
      <w:pPr>
        <w:pStyle w:val="NormalWeb"/>
        <w:spacing w:before="0" w:beforeAutospacing="0" w:after="0" w:afterAutospacing="0"/>
      </w:pPr>
      <w:r w:rsidRPr="007A710F">
        <w:t>3.   Afshan</w:t>
      </w:r>
    </w:p>
    <w:p w:rsidR="00E64CB4" w:rsidRPr="007A710F" w:rsidRDefault="00E64CB4" w:rsidP="000630A5">
      <w:pPr>
        <w:pStyle w:val="NormalWeb"/>
        <w:spacing w:before="0" w:beforeAutospacing="0" w:after="0" w:afterAutospacing="0"/>
      </w:pPr>
      <w:r w:rsidRPr="007A710F">
        <w:t>4.   W1</w:t>
      </w:r>
    </w:p>
    <w:p w:rsidR="00E64CB4" w:rsidRPr="007A710F" w:rsidRDefault="00E64CB4" w:rsidP="000630A5">
      <w:pPr>
        <w:pStyle w:val="NormalWeb"/>
        <w:spacing w:before="0" w:beforeAutospacing="0" w:after="0" w:afterAutospacing="0"/>
      </w:pPr>
      <w:r w:rsidRPr="007A710F">
        <w:t>5.   Nadeem</w:t>
      </w:r>
    </w:p>
    <w:p w:rsidR="00E64CB4" w:rsidRPr="007A710F" w:rsidRDefault="00E64CB4" w:rsidP="000630A5">
      <w:pPr>
        <w:pStyle w:val="NormalWeb"/>
        <w:spacing w:before="0" w:beforeAutospacing="0" w:after="0" w:afterAutospacing="0"/>
      </w:pPr>
      <w:r w:rsidRPr="007A710F">
        <w:t>6.   Javed Iqbal</w:t>
      </w:r>
    </w:p>
    <w:p w:rsidR="00E64CB4" w:rsidRPr="007A710F" w:rsidRDefault="00E64CB4" w:rsidP="000630A5">
      <w:pPr>
        <w:pStyle w:val="NormalWeb"/>
        <w:spacing w:before="0" w:beforeAutospacing="0" w:after="0" w:afterAutospacing="0"/>
      </w:pPr>
      <w:r w:rsidRPr="007A710F">
        <w:t>7.   Nazir Ahmed</w:t>
      </w:r>
    </w:p>
    <w:p w:rsidR="00E64CB4" w:rsidRPr="007A710F" w:rsidRDefault="00E64CB4" w:rsidP="000630A5">
      <w:pPr>
        <w:pStyle w:val="NormalWeb"/>
        <w:spacing w:before="0" w:beforeAutospacing="0" w:after="0" w:afterAutospacing="0"/>
      </w:pPr>
      <w:r w:rsidRPr="007A710F">
        <w:t>8.   Arshad Mehmood</w:t>
      </w:r>
    </w:p>
    <w:p w:rsidR="00E64CB4" w:rsidRPr="007A710F" w:rsidRDefault="00E64CB4" w:rsidP="000630A5">
      <w:pPr>
        <w:pStyle w:val="NormalWeb"/>
        <w:spacing w:before="0" w:beforeAutospacing="0" w:after="0" w:afterAutospacing="0"/>
      </w:pPr>
      <w:r w:rsidRPr="007A710F">
        <w:t>9.   Imran</w:t>
      </w:r>
    </w:p>
    <w:p w:rsidR="00E64CB4" w:rsidRPr="007A710F" w:rsidRDefault="00E64CB4" w:rsidP="000630A5">
      <w:pPr>
        <w:pStyle w:val="NormalWeb"/>
        <w:spacing w:before="0" w:beforeAutospacing="0" w:after="0" w:afterAutospacing="0"/>
      </w:pPr>
      <w:r w:rsidRPr="007A710F">
        <w:t>10. Sajjad</w:t>
      </w:r>
    </w:p>
    <w:p w:rsidR="00E64CB4" w:rsidRPr="007A710F" w:rsidRDefault="00E64CB4"/>
    <w:p w:rsidR="00E64CB4" w:rsidRPr="007A710F" w:rsidRDefault="00E64CB4"/>
    <w:p w:rsidR="00E64CB4" w:rsidRPr="007A710F" w:rsidRDefault="00E64CB4"/>
    <w:tbl>
      <w:tblPr>
        <w:tblW w:w="9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8"/>
        <w:gridCol w:w="6787"/>
        <w:gridCol w:w="1399"/>
      </w:tblGrid>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 w:rsidRPr="007A710F">
              <w:t>Asalam-o-Alikum</w:t>
            </w:r>
          </w:p>
        </w:tc>
        <w:tc>
          <w:tcPr>
            <w:tcW w:w="1399" w:type="dxa"/>
          </w:tcPr>
          <w:p w:rsidR="00E64CB4" w:rsidRPr="007A710F" w:rsidRDefault="00E64CB4">
            <w:r w:rsidRPr="007A710F">
              <w:t>9:00-</w:t>
            </w:r>
          </w:p>
        </w:tc>
      </w:tr>
      <w:tr w:rsidR="00E64CB4" w:rsidRPr="007A710F" w:rsidTr="00DE5487">
        <w:tc>
          <w:tcPr>
            <w:tcW w:w="1548" w:type="dxa"/>
          </w:tcPr>
          <w:p w:rsidR="00E64CB4" w:rsidRPr="007A710F" w:rsidRDefault="00E64CB4">
            <w:r w:rsidRPr="007A710F">
              <w:t>Bushra</w:t>
            </w:r>
          </w:p>
        </w:tc>
        <w:tc>
          <w:tcPr>
            <w:tcW w:w="6787" w:type="dxa"/>
          </w:tcPr>
          <w:p w:rsidR="00E64CB4" w:rsidRPr="007A710F" w:rsidRDefault="00E64CB4">
            <w:r w:rsidRPr="007A710F">
              <w:t>Asalam-o-Alikum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Its hard to walk… sit… lay down … everything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Are you badly hurt?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Yes, ….I am badly hurt.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So how did u fall?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My maid left water on floor….she did not wipe it off,… and I slipped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The floor must be slippery….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Yes, it is a marble floor…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09145B">
            <w:r w:rsidRPr="007A710F">
              <w:t>Last night I tried to call them to tell them that I had contacted you….. but their number was not reachable.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09145B">
            <w:r w:rsidRPr="007A710F">
              <w:t>I am calling them since morning but the phone is switched off…..these men are a bit scared….. they are worried that what are you going to ask? .... I said for this, you have to wait for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You should have told them.. that they will ask about the health issues faced by the women..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I told him that they won’t ask any unusual thing….. Everything else is alright…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You don’t worry…. I can handle people…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They are sitting there… they are about six or seven persons … all others are on duties.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Okay that’s enough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Usually.. you can meet them at night….. The educated/literate people come back from work ..at night.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Yeah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09145B">
            <w:r w:rsidRPr="007A710F">
              <w:t>Did you come by car or did you walk?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By car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Where did you park the car?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On the back side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 the car can come upto this place..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09145B">
            <w:r w:rsidRPr="007A710F">
              <w:t>There was a big hole in the middle of the road….. so I left the it there.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 xml:space="preserve">W1 </w:t>
            </w:r>
          </w:p>
        </w:tc>
        <w:tc>
          <w:tcPr>
            <w:tcW w:w="6787" w:type="dxa"/>
          </w:tcPr>
          <w:p w:rsidR="00E64CB4" w:rsidRPr="007A710F" w:rsidRDefault="00E64CB4">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 so that the car would not be stuck in the hole..</w:t>
            </w:r>
          </w:p>
        </w:tc>
        <w:tc>
          <w:tcPr>
            <w:tcW w:w="1399" w:type="dxa"/>
          </w:tcPr>
          <w:p w:rsidR="00E64CB4" w:rsidRPr="007A710F" w:rsidRDefault="00E64CB4"/>
        </w:tc>
      </w:tr>
      <w:tr w:rsidR="00E64CB4" w:rsidRPr="007A710F" w:rsidTr="00DE5487">
        <w:tc>
          <w:tcPr>
            <w:tcW w:w="1548" w:type="dxa"/>
          </w:tcPr>
          <w:p w:rsidR="00E64CB4" w:rsidRPr="007A710F" w:rsidRDefault="00E64CB4"/>
        </w:tc>
        <w:tc>
          <w:tcPr>
            <w:tcW w:w="6787" w:type="dxa"/>
          </w:tcPr>
          <w:p w:rsidR="00E64CB4" w:rsidRPr="007A710F" w:rsidRDefault="00E64CB4">
            <w:r w:rsidRPr="007A710F">
              <w:t>(while walking there are different sounds of birds, children, music instrument…. Sound of Azaan)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Asalam-o-Alikum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 w:rsidRPr="007A710F">
              <w:t>Asalam-o-Alikum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Bushra</w:t>
            </w:r>
          </w:p>
        </w:tc>
        <w:tc>
          <w:tcPr>
            <w:tcW w:w="6787" w:type="dxa"/>
          </w:tcPr>
          <w:p w:rsidR="00E64CB4" w:rsidRPr="007A710F" w:rsidRDefault="00E64CB4">
            <w:r w:rsidRPr="007A710F">
              <w:t>Asalam-o-Alikum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Close the curtain….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 xml:space="preserve">..Really sorry to disturb you at this odd time… actually….let me introduce myself first.. my name is Afshan and I am from </w:t>
            </w:r>
            <w:smartTag w:uri="urn:schemas-microsoft-com:office:smarttags" w:element="place">
              <w:smartTag w:uri="urn:schemas-microsoft-com:office:smarttags" w:element="City">
                <w:r w:rsidRPr="007A710F">
                  <w:t>Islamabad</w:t>
                </w:r>
              </w:smartTag>
            </w:smartTag>
            <w:r w:rsidRPr="007A710F">
              <w:t xml:space="preserve"> ..I do research, and gather information.. specially about women’s health issues. Both of them are my team members, Haleema and Bushra… previously, we have done several things for the health issues of women and children. So let the Azaan finish.. then I will talk to you.. (Sound of Azaan)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Okay let me tell you.. I will not ask about anything like that(unusual).. I just want information about certain things.. related to women.. especially about the health of pregnant women.. when they get sick.. or they are pregnant ..then where do they go? What about the procedures and problems they face.. I would like you to tell me about all these issues. All of you are married… you have kids and wives…so what are the health issues that your wives and family members face?.. What are the problems that should be resolved by the government? … or the problems that are still unresolved. It is better if you introduce yourself first… What’s your name?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 w:rsidRPr="007A710F">
              <w:t>Nadeem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What do you do Nadeem?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 w:rsidRPr="007A710F">
              <w:t>I am a mechanic</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Okay… what’s your name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 w:rsidRPr="007A710F">
              <w:t>Javed Iqbal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What do you do?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 w:rsidRPr="007A710F">
              <w:t xml:space="preserve">I am a meson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And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 w:rsidRPr="007A710F">
              <w:t>Nazir Ahmed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What do you do?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 w:rsidRPr="007A710F">
              <w:t>I am a truck driver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And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 w:rsidRPr="007A710F">
              <w:t>Arshad Mehmood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What do you do?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 w:rsidRPr="007A710F">
              <w:t>I am mechanic</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And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Anonymous</w:t>
            </w:r>
          </w:p>
        </w:tc>
        <w:tc>
          <w:tcPr>
            <w:tcW w:w="6787" w:type="dxa"/>
          </w:tcPr>
          <w:p w:rsidR="00E64CB4" w:rsidRPr="007A710F" w:rsidRDefault="00E64CB4">
            <w:r w:rsidRPr="007A710F">
              <w:t>I am a labourer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Okay… and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Imran</w:t>
            </w:r>
          </w:p>
        </w:tc>
        <w:tc>
          <w:tcPr>
            <w:tcW w:w="6787" w:type="dxa"/>
          </w:tcPr>
          <w:p w:rsidR="00E64CB4" w:rsidRPr="007A710F" w:rsidRDefault="00E64CB4">
            <w:r w:rsidRPr="007A710F">
              <w:t>Imran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And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 w:rsidRPr="007A710F">
              <w:t>Sajjad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What do you do?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 w:rsidRPr="007A710F">
              <w:t>I am a driver.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Okay .. Now please tell about the health issues that are faced by your wives and .. also the general issues. Feel free to talk.. because if you won’t tell us then….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 w:rsidRPr="007A710F">
              <w:t>Kindly use Punjabi language while talking to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Okay… fine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Actually the thing is.. men play an important role for the problems that women face.. because you have to earn money for them… they will not earn for you.. that’s true some women do work.. but usually men works and earn money…. In this situation you have to decide whether the facilities provided by the government are enough? Share your opinion ..regarding these facilities?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 w:rsidRPr="007A710F">
              <w:t>Medicines and injections are easily available.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From where? …..From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Which types of medicines are available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 w:rsidRPr="007A710F">
              <w:t>This is another issue.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 w:rsidRPr="007A710F">
              <w:t>Medicine of worms for children.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But do they need only this much medicine for the worms?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 w:rsidRPr="007A710F">
              <w:t>Mostly it works…..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Imran</w:t>
            </w:r>
          </w:p>
        </w:tc>
        <w:tc>
          <w:tcPr>
            <w:tcW w:w="6787" w:type="dxa"/>
          </w:tcPr>
          <w:p w:rsidR="00E64CB4" w:rsidRPr="007A710F" w:rsidRDefault="00E64CB4">
            <w:r w:rsidRPr="007A710F">
              <w:t>Sometimes medicines are not available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 w:rsidRPr="007A710F">
              <w:t>See the thing is that I am like the lady health worker as Ms Tanveer…..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Imran</w:t>
            </w:r>
          </w:p>
        </w:tc>
        <w:tc>
          <w:tcPr>
            <w:tcW w:w="6787" w:type="dxa"/>
          </w:tcPr>
          <w:p w:rsidR="00E64CB4" w:rsidRPr="007A710F" w:rsidRDefault="00E64CB4">
            <w:r w:rsidRPr="007A710F">
              <w:t>She takes full care of us.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No …first I want to tell you that I don’t want to ask anything about her that what she is doing. I know what lady health workers do  and I think they are doing quite good. The information that I require is about what problems do women have to face?... do they provide RHC. Do you have any experience about giving RHC?</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Have you been to give RHC?</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How do they treat people in your opinion?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They treat nicely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Why did you go to give..?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I have been there twice for delivery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They treated us really nicely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You went for your wife’s delivery?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 did they ask for any money?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No they don’t ask for money, if someone gives them on his own then its fine. I had a baby boy so gave them some, because I was happy on my son’s birth, otherwise they don’t ask.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At what time, did you go there?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Timings are different, for this thing you may have to go at 2.00 am or 1.00 am,… may be in the morning…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But what was the time of the two deliveries of your babies?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One of my son was born at 12 o’clock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day time..?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At night. He is 12years old now and the other one was born in the evening.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 ..because I have heard that if you go for RHC even then it is an expense of Rs.2000-2500.</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 xml:space="preserve">No nothing…. I didn’t pay anything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you haven’t paid anything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The problem is when we have to buy medicine from somewhere else, those medicines are expensive.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When they ask us to buy medicines from other medical stores… we have to pay for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376607">
            <w:r w:rsidRPr="007A710F">
              <w:t>We don’t pay for medicines, given within their setup.</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They ask us to buy when they don’t have those medicines.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When they don’t have them… then…. Okay 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1E40CE">
            <w:r w:rsidRPr="007A710F">
              <w:t>Okay now tell me mostly what problems do pregnant women face? In your opinion, which facilities do you require in this area?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They are different…. Hospital is not nearby; the way to hospital is the biggest problem. There is no direct route. …Route to hospital is the main problem. We have to walk and if it is raining then there is absolutely no path left to walk on. When it is the time to sow wheat then that route is fully closed.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you’ve got just that road, there is no other route available from the back side? By the way who is the owner of the land on which you have your houses?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Some of these are of Mehta and the other side is of Yousaf Hussain’s.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The people who are living here, most of them have their own houses? They have lands in addition to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Tenants are very few.</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 tenants are few…. most of them have their own houses. I’ve heard that the people living in this new area are from different places.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 none of them is of this area.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how did people moved to this area and got settled.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Just because the land is quite cheap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 xml:space="preserve">This land is sold by stamp.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Land is sold by stamp!! What does that mean?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There is no registry. This is Shamilat (shared ownership), we made a stamp for 10 Marla or 5 Marla (Marla is a unit for measurement of land: 1 Marls = 272 sq ft)</w:t>
            </w:r>
          </w:p>
        </w:tc>
        <w:tc>
          <w:tcPr>
            <w:tcW w:w="1399" w:type="dxa"/>
          </w:tcPr>
          <w:p w:rsidR="00E64CB4" w:rsidRPr="007A710F" w:rsidRDefault="00E64CB4">
            <w:pPr>
              <w:rPr>
                <w:b/>
              </w:rPr>
            </w:pPr>
          </w:p>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you made this stamp, what is the significance of it by law.</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Nothing at all.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If they want to take you out of here,… they can do this?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Its been 25-30 years that we are living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But the thing is you are living here since last 25 or 30 years because your land has no value.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The moment when somebody from housing scheme or society will reach here and think that they might convert it into a housing scheme or develop a society here… that would be an end for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So this itself is a big issue. So did you ever think about it that you’ve been living here for so long and if any such situation might arise then what will happen?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We are poor people, what can we do? When government will come and ask to leave then what could we do?... we’ll leave.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Where will you go, back to your own village?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9A253B">
            <w:r w:rsidRPr="007A710F">
              <w:t>We had invested 10, 10 lakhs (lakh = Rs 100,000)</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We’ll take 10 lakhs then leave.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But when they are up to it, they could evacuate the house with Rs.25000 to Rs.30000.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9A253B">
            <w:r w:rsidRPr="007A710F">
              <w:t>From that place to the other, the government took that away. They haven’t given anything to anyone.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They have done this…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9A253B">
            <w:r w:rsidRPr="007A710F">
              <w:t>Yeah …it is now an army area. What can we do?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That’s why they make stamp papers.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What you are saying is another 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9A253B">
            <w:r w:rsidRPr="007A710F">
              <w:t>No but when they come then…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 xml:space="preserve">That army area is another thing and this is different thing these are settlements.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9A253B">
            <w:r w:rsidRPr="007A710F">
              <w:t>This is “Shamilat”(shared ownership) and we don’t know who is involved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It is the land attached with the village.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We have paid the money.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They took money from you.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9A253B">
            <w:r w:rsidRPr="007A710F">
              <w:t>We won the case of this land.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They took the money from us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what was the rate of this land?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9A253B">
            <w:r w:rsidRPr="007A710F">
              <w:t>There were different rates… it was Rs 5,000 then Rs 10,000. Now it is 30,000 – 35,000.</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So now you are getting it for Rs. 30,000 to Rs. 35,000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Rs. 30,000 to Rs. 35,000 is a good value for land. Even then you didn’t feel that you should have proper documents for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Yeah but there are poor people and are unable to make proper papers.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They can’t be made.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 xml:space="preserve">No, we can make them…. should do the registry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9A253B">
            <w:r w:rsidRPr="007A710F">
              <w:t>It is that 5 Marla or 6 Marla…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BF5FB5">
            <w:r w:rsidRPr="007A710F">
              <w:t>But this is Pakistan…. It is not possible that here something remains pending due to monetary issues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Just because people can’t afford the money for registry they follow the stamp procedure.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 just because they have to pay for registry first then tax and then the so on expenses.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Yeah there are lots of things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It is a lengthy procedure.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Because you have to pay tax and the village accountant takes 6 – 12 percent.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Okay, there is a tax imposed by government and you have to pay another tax which is taken personally from you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Government takes 2%</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9A253B">
            <w:r w:rsidRPr="007A710F">
              <w:t>The village accountant takes 12 %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9A253B">
            <w:r w:rsidRPr="007A710F">
              <w:t>Due to referring a village accountant you have to pay Rs. 50,000 for a certain thing that could be done in Rs. 10,000 without involving him.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 Tell me one thing …has any woman died in this area during delivery of a baby? I have heard about an incident few days ago. Around one month back a woman had died but her baby survived.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No we didn’t hear about any such 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I haven’t heard in this area. I am here all the time.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You haven’t heard about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But I think she was here at her parent’s house.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9A253B">
            <w:r w:rsidRPr="007A710F">
              <w:t>Oh yes that one….her baby was not born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Baby was not born …, but she was pregnant and she died during her pregnancy.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Yes she died of the same reason, she was pregnant.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What happened to that girl do you know about her?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They told us that she was passing from somewhere and got scared.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Can someone die because of that? Could one of you die just because you got scared?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They just told us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But I have heard a different story. I was told that she died because of violence and was tortured.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No, she was here at her parent’s house.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No she wasn’t at her parent’s place.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That Malik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She was not of this area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She died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She died here but she does not live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No she does not live here, I am just asking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She came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Yes she came here and died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Her in-laws are in Sara-e-Alamgir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Oh so her in-laws are in Sara-e-Alamgir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They took the dead body afterwards.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Yes I know about this that they took the body from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when a lady gets pregnant…you all have kids at home…so do you start saving money or leave it and say that we’ll see in the last month.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We have to start saving money in the beginning, from where we will get the money at eleventh hour.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Is it possible to save money from your total income?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But it is a compulsion…. We save little amounts.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Like we don’t bring fruit for the children and save that money.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Our children strive because of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But it is a hard task. How much did you save for the birth of your youngest son?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 xml:space="preserve">I saved Rs.2000 at that time. But if I need some more, my brother is in Kuwait, he could send me more. I was not worried.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Yes you can get more…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How many children do you have?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Three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How old is the youngest one?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11 months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Where was he born?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Who came to your house?</w:t>
            </w:r>
          </w:p>
        </w:tc>
        <w:tc>
          <w:tcPr>
            <w:tcW w:w="1399" w:type="dxa"/>
          </w:tcPr>
          <w:p w:rsidR="00E64CB4" w:rsidRPr="007A710F" w:rsidRDefault="00E64CB4">
            <w:r w:rsidRPr="007A710F">
              <w:t>12:30 (210 min)</w:t>
            </w:r>
          </w:p>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“Kaneez”</w:t>
            </w:r>
          </w:p>
        </w:tc>
        <w:tc>
          <w:tcPr>
            <w:tcW w:w="1399" w:type="dxa"/>
          </w:tcPr>
          <w:p w:rsidR="00E64CB4" w:rsidRPr="007A710F" w:rsidRDefault="00E64CB4">
            <w:r w:rsidRPr="007A710F">
              <w:t>4:00 -</w:t>
            </w:r>
          </w:p>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Do you know about Kaneez? Who is she? What she do? Has she learned this from somewhere or not?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You don’t know anything?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why did you call her?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 xml:space="preserve">Once I took my wife to the hospital, she was very critical over there. Now she has got scared of hospital and she doesn’t want to go there again.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Then they referred “Jehlum”,… that take her to “Jehlum”.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Then?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Then she was in severe pains for three days. After three days, the baby was born.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Baby was born after three days…..so did they operate for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No it was a normal delivery. They took signatures for the operation but it was a normal delivery.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After that my two children were born at my place.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So because of that incident you got scared to go back there.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Yeah she herself doesn’t want to go there.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Okay so she doesn’t want to go…okay tell me who decides at that time where should the woman go?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Kaneez has checked my wife earlier as well so we decided that she is going to do the delivery case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Anyway tell me something …. you told me about Kaneez…. but government has trained some women (as you told me that your baby was born at home) who came to your house for the delivery. Do you have any knowledge about them? Do you know about them, they are called community mid-wife. Do you know this?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In the upper settlements area there is a lady called “Foqia”. Do you know her?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9A253B">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9A253B">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You don’t know her?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9A253B">
            <w:r w:rsidRPr="007A710F">
              <w:t>I know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 xml:space="preserve">You might know that…. now I know about your connection. (while laughing) ….nobody told me but I know(in a good mood). But others don’t know “Foqia”. Actually the government has told them to go to your houses. </w:t>
            </w:r>
          </w:p>
          <w:p w:rsidR="00E64CB4" w:rsidRPr="007A710F" w:rsidRDefault="00E64CB4" w:rsidP="009A253B">
            <w:r w:rsidRPr="007A710F">
              <w:t>As you were talking about lady health workers that because of them you get the medicines. In the same way they are trained for you. Now I don’t know how much Kaneez is trained? Or what is the training level of Kaneez?</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9A253B">
            <w:r w:rsidRPr="007A710F">
              <w:t>Don’t know… in a government hospital at DHQ Kaneez did her training.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When?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9A253B">
            <w:r w:rsidRPr="007A710F">
              <w:t>I don’t know when she did the training but she is also employed by the government.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9A253B">
            <w:r w:rsidRPr="007A710F">
              <w:t>Oh yes is she from the TBA’s training session..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D72AEB">
            <w:r w:rsidRPr="007A710F">
              <w:t>She is also a mid-wife from the government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D72AEB">
            <w:r w:rsidRPr="007A710F">
              <w:t>Okay she must be under the TBA training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D72AEB">
            <w:r w:rsidRPr="007A710F">
              <w:t>His son was born before Foqia came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D72AEB">
            <w:r w:rsidRPr="007A710F">
              <w:t>No his son is only 11 months old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D72AEB">
            <w:r w:rsidRPr="007A710F">
              <w:t xml:space="preserve">But she was doing her training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D72AEB">
            <w:r w:rsidRPr="007A710F">
              <w:t>What has happened to you? Where was she doing the training in the last 11 months? Since 2009 she was deployed. It is been 24 - 30 months now. She had a date of 2009 and this is 2011, so it makes 2 years…. So you don’t have any knowledge of community mid-wives.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D72AEB">
            <w:r w:rsidRPr="007A710F">
              <w:t>Actually these men are not at home, they come late night but their wives do know this.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D72AEB">
            <w:r w:rsidRPr="007A710F">
              <w:t>Okay tell me is it common that women go for routine check up and go to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D72AE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D72AE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D72AEB">
            <w:r w:rsidRPr="007A710F">
              <w:t>Okay…Why do they go for that check up again and again, in your opinion?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D72AEB">
            <w:r w:rsidRPr="007A710F">
              <w:t>If they are suffering from something then they go otherwise they don’t.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D72AEB">
            <w:r w:rsidRPr="007A710F">
              <w:t>They should go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D72AEB">
            <w:r w:rsidRPr="007A710F">
              <w:t>Should they go or not?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They should go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 xml:space="preserve">But in my opinion they go again and again. Should they go that much? Do you require an ultrasound every month?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But it is a delicate process…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Is it delicate as well?... Why?... Your mothers were not delicate enough?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At the time of our mothers, there were not many hospitals as well. Deliveries are done at home and next day they start doing work as well. Now they don’t do anything for three months.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 saw a lady today, she had a baby yesterday and she was making chapattis today.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That’s what my wife did. There was no one else so she has to do the work. Even I can say that but there are some who don’t do anything. Few days ago there was a case in “Natane Hospital” …Natane is a private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When they got the good news (with the blessing of Allah) and the lady was pregnant… they started saying that we will do the operation: we will do the operation and the same thing happened.. she has to go for the operation.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why were they saying in the beginning that they’ll go for the operation?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I told you that the women are so delicate..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Oh they are delicate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sidP="00F51730">
            <w:r w:rsidRPr="007A710F">
              <w:t>What do you mean by “delicate”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 xml:space="preserve">They are coward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sidP="00F51730">
            <w:r w:rsidRPr="007A710F">
              <w:t>Is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They are coward …okay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My wife used to go with her. She is my brother in-law’s wife. Doctor told her that it is a normal case but they did the operation in the end. Now my wife won’t lie for her. She is her brother’s wife. She can’t lie for her brother’s wife.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Now you are saying that the doctor told them it is a normal case but there is a possibility that she had a complication or any other issue due to which they did the operation.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May be… but she was going for the ultra sound every month for 9 months and doctors do tell patients after the ultrasound if they need an operation.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why do they tell after ultrasound that there is going to be an operation? Was the baby upside down or any other issue?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They were just saying that there is nothing wrong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The lady who has to give birth, she wanted the operation and they were excited about the operation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But usually people do not want operation even if doctor says that there are serious complications and it is necessary.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You have to face many difficulties, when you go for an operation. That girl is very weak who had the operation …but she was happy after the operation. They just wanted to go for operation.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They did the operation on their own free will.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Yeah yeah … I got that now… but most of the people want their child to be born at their own place and they say that it is better if they are not referred for the operation. Doctors keep saying that the baby is upside down or the baby has another issue…. or there is a chord in the neck …..or any other such issue,…. For that reason operation is required. But women come back home and say the same thing that they don’t want the operation.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 xml:space="preserve">I had a baby girl. MashAllah she is 6 years old now. She had a chord in her neck… but she was born as a normal delivery at home.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you were informed earlier that there is a chord in the neck?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But it was a normal case….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it was a normal case…. There was no operation and the baby was born at home safely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 have heard that LHV’s of the government hospitals, they have opened a system at homes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No we haven’t seen anything like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Have you heard about Raheela?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Raheela from “Domeli”(name of place)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I just know those who are from primary health centre etc. I don’t any others.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Okay… has anyone else heard of Raheela from Domeli?</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I have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You have…. How do you know all the names?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His wife is a health worker, that’s why he know all the names(with a smile)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You have heard about Raheela, there is another woman in your area called Hameeda. Do you know her name?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Hameeda is from “Station”(name of area).. isn’t she?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What do you mean by Station?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She lives in the area of station, there is another lady Rukhsana with her, she works in primary health centre.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She did the delivery of my daughter.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how much they charge you for a delivery 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Rs.1000 for a boy and Rs. 500 for a girl.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Even now???</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No, no they take around Rs.2000 – Rs.3000</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I am telling how much I paid(everyone was laughing)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They take around Rs.3000 – Rs.3500</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That’s a lot of money. Instead of Rs.3000 – Rs.3500, isn’t it better to go to the Primary Health Centre?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Yeah it is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Primary Health Centres are not just better they are really good.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But his experience with the Primary Health Centre was not good. Your wife had a complication in Primary Health Centre, isn’t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C36BFE">
            <w:r w:rsidRPr="007A710F">
              <w:t>Yes, our situation was intense. They hid all the previous slips after making a complication in our case…. It started bleeding and it was so difficult to save the life of my wife.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Okay .. complications happen… but in your opinion was that their fault?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Yes, it wasn’t the time for the delivery but they started to do that by force, by giving her injections etc..</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Oh so they were doing the delivery by force …. by inducing artificial pains?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In that situation it was obvious to have a complication. Have you visited them for normal routine check-up? …Did they tell you that now it is the time for baby’s birth?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Have you heard of any other case, other than this one? Mostly people don’t talk about it… what’s the reason of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There is no such 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No… but only two of you are talking; others have no problems at all!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Obviously when an older person is talking then rest should stay silent.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Okay then the older one will stay silent now… all of you tell your incidents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F51730">
            <w:r w:rsidRPr="007A710F">
              <w:t>No all of you are free to tell whatever you want to say</w:t>
            </w:r>
          </w:p>
        </w:tc>
        <w:tc>
          <w:tcPr>
            <w:tcW w:w="1399" w:type="dxa"/>
          </w:tcPr>
          <w:p w:rsidR="00E64CB4" w:rsidRPr="007A710F" w:rsidRDefault="00E64CB4"/>
        </w:tc>
      </w:tr>
      <w:tr w:rsidR="00E64CB4" w:rsidRPr="007A710F" w:rsidTr="00DE5487">
        <w:tc>
          <w:tcPr>
            <w:tcW w:w="1548" w:type="dxa"/>
          </w:tcPr>
          <w:p w:rsidR="00E64CB4" w:rsidRPr="007A710F" w:rsidRDefault="00E64CB4"/>
        </w:tc>
        <w:tc>
          <w:tcPr>
            <w:tcW w:w="6787" w:type="dxa"/>
          </w:tcPr>
          <w:p w:rsidR="00E64CB4" w:rsidRPr="007A710F" w:rsidRDefault="00E64CB4" w:rsidP="00F51730">
            <w:r w:rsidRPr="007A710F">
              <w:t>(everyone starts talking… there was a phone call for Afshan)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They are older than us and they have to tell our thing as well.</w:t>
            </w:r>
          </w:p>
        </w:tc>
        <w:tc>
          <w:tcPr>
            <w:tcW w:w="1399" w:type="dxa"/>
          </w:tcPr>
          <w:p w:rsidR="00E64CB4" w:rsidRPr="007A710F" w:rsidRDefault="00E64CB4"/>
        </w:tc>
      </w:tr>
      <w:tr w:rsidR="00E64CB4" w:rsidRPr="007A710F" w:rsidTr="00DE5487">
        <w:tc>
          <w:tcPr>
            <w:tcW w:w="1548" w:type="dxa"/>
          </w:tcPr>
          <w:p w:rsidR="00E64CB4" w:rsidRPr="007A710F" w:rsidRDefault="00E64CB4"/>
        </w:tc>
        <w:tc>
          <w:tcPr>
            <w:tcW w:w="6787" w:type="dxa"/>
          </w:tcPr>
          <w:p w:rsidR="00E64CB4" w:rsidRPr="007A710F" w:rsidRDefault="00E64CB4" w:rsidP="00F51730">
            <w:r w:rsidRPr="007A710F">
              <w:t>(afshan on the phone)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Actually I fell very badly and I am sitting in a serious pain and if you don’t get an answer to your question in this condition then my visit becomes useless…. If you’ll tell about your problems then only we can solve them otherwise how could they be resolved? They can’t be solved because you are not saying anything about them. Do you want the government to do something? Because I tell you one thing that …we talk about hundreds of things… we say that there wasn’t any woman who has died here… nothing has happened…. Even when I ask them that has any woman died here in last 2-3 years they say no but if you sit with them and start talking with them then we come to know that during last one and a half year, a woman had died here and she was pregnant.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Actually this is because we are at work for the whole day and if somebody tells us in the evening then it is fine but after that it just slips from the mind.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But you take your wives to the hospitals so what about the problems you have to face in the hospitals?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We have no issues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What do you say…. if your wife is pregnant then should your baby be delivered at home or in the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Why is that?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3E7D22">
            <w:r w:rsidRPr="007A710F">
              <w:t>There are lot of facilities 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Is it convenient 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Which facilities are available at home?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At home like we take “Baji” W1 at home and what she could understand we can’t.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Ok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Whatever “Baji” W1 says we do accordingly.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 xml:space="preserve">So aren’t there any older women in your house?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 xml:space="preserve">Obviously there are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When you have older women in the house, won’t they decide?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But when they are not with us then…. For instance we live in Jehlum City but sometimes we go to the city of Sargodha, then they don’t go with us.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But at present you are in your own locality.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When you are here, then the ladies of your house are with you and how much could that “Baji” W1 could guide you?</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 xml:space="preserve">“Baji” W1 knows a lot! …If our older women don’t feel well we take them to her as well. For example even if we feel slight fever we bring the child or even my wife to her. Then she solves our problems…. whatever the issue is she goes with us. She is very helpful for us.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Yes but you don’t know the mid-wife (Dai) because she is not trained for this thing. She can’t deliver a baby. She has not been taught of any such 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 xml:space="preserve">They have sent a trained midwife for you people to guide you how to solve such problems. This is because I work in many villages and I have seen that the ratio of women’s death is quite large there….Whenever our government calculate the death toll then it shows that the women’s death ratio is fairly large. Even if they have provided every facility, the death ratio is large. In your opinion why is that ratio so large? ... Why these women die? …Have you ever think about this?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What should I get from this silence… that you have never thought about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F51730">
            <w:r w:rsidRPr="007A710F">
              <w:t>Tell us, what is the reason of women’s death?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 xml:space="preserve">They haven’t got more moments of life to live. (while laughing)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F51730">
            <w:r w:rsidRPr="007A710F">
              <w:t>No it is not about life. Men go for treatments as well. Don’t they get the facilities? Tell us your problems…..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No, the man is coward if he does not go for treatment. Sometimes husbands are not at home and there is mother in-law at home and then it depends on her whether she brings the medicine or not. These are the some of the issues. But we don’t wait long and do take them before time.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How many children do you have?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Imran</w:t>
            </w:r>
          </w:p>
        </w:tc>
        <w:tc>
          <w:tcPr>
            <w:tcW w:w="6787" w:type="dxa"/>
          </w:tcPr>
          <w:p w:rsidR="00E64CB4" w:rsidRPr="007A710F" w:rsidRDefault="00E64CB4" w:rsidP="00F51730">
            <w:r w:rsidRPr="007A710F">
              <w:t>Four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How old is the youngest one?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IM</w:t>
            </w:r>
          </w:p>
        </w:tc>
        <w:tc>
          <w:tcPr>
            <w:tcW w:w="6787" w:type="dxa"/>
          </w:tcPr>
          <w:p w:rsidR="00E64CB4" w:rsidRPr="007A710F" w:rsidRDefault="00E64CB4" w:rsidP="00F51730">
            <w:r w:rsidRPr="007A710F">
              <w:t>15 years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What do you think that do you need a mid wife for your area or not?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Yes there should be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Yes , should be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But she will ask you for Rs.3000 or Rs.3500, because government has given them training not money.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is that ok? Is this amount reasonable?... Is the amount of Rs.3000 or Rs.3500 for the birth of one child fine or is it unaffordable?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It is affordable and normal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Rs.3000 or Rs.3500 is affordable in your opinion.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F51730">
            <w:r w:rsidRPr="007A710F">
              <w:t xml:space="preserve">Yeah they are okay in comparison to the inflation.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The government has told them not to take more than Rs.600... Can they facilitate people with Rs. 600 only?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Government pays them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No government does not pay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That’s what I am telling you that government has given them training but not the salary. Government has asked them to work in their own areas.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Rs. 600 is quite low.</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Rs. 600 is not quite low…..is in fact very low. But I have seen people who can’t even pay those Rs.600. What about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Then it is their fault.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Whose fault?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The men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Fault of the men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Yes it is their fault; they should save the money in accordance with the time.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 xml:space="preserve">But we don’t follow the tradition of saving money. Everyone says.. that time is with the will of Allah and then passes.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You are rich people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 am not talking about myself. All of you are my own people; I am talking for that level.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Money should be saved; If you are realistic you should save money.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 xml:space="preserve">Saving is good but is it possible or not?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(You were about to say something?)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W1</w:t>
            </w:r>
          </w:p>
        </w:tc>
        <w:tc>
          <w:tcPr>
            <w:tcW w:w="6787" w:type="dxa"/>
          </w:tcPr>
          <w:p w:rsidR="00E64CB4" w:rsidRPr="007A710F" w:rsidRDefault="00E64CB4" w:rsidP="00F51730">
            <w:r w:rsidRPr="007A710F">
              <w:t>You are free to say anything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 xml:space="preserve">You were about to say something ….Look, if it is impossible for a person to save money… if a labourer earns Rs.300 per day or a mechanic earns Rs.500 per day. …Am I correct about the wage rate? </w:t>
            </w:r>
          </w:p>
        </w:tc>
        <w:tc>
          <w:tcPr>
            <w:tcW w:w="1399" w:type="dxa"/>
          </w:tcPr>
          <w:p w:rsidR="00E64CB4" w:rsidRPr="007A710F" w:rsidRDefault="00E64CB4" w:rsidP="00171E98">
            <w:r w:rsidRPr="007A710F">
              <w:t>7:40 (220 min)</w:t>
            </w:r>
          </w:p>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Yes</w:t>
            </w:r>
          </w:p>
        </w:tc>
        <w:tc>
          <w:tcPr>
            <w:tcW w:w="1399" w:type="dxa"/>
          </w:tcPr>
          <w:p w:rsidR="00E64CB4" w:rsidRPr="007A710F" w:rsidRDefault="00E64CB4">
            <w:r w:rsidRPr="007A710F">
              <w:t>9:00-</w:t>
            </w:r>
          </w:p>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F51730">
            <w:r w:rsidRPr="007A710F">
              <w:t xml:space="preserve">Yes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A person who earns just Rs.300 per day and has to support his wife, 2-3 children and his parents. So would he arrange for the daily food requirements of the family or save money for the new arrival?.. Rs. 300 is quite less to fulfil food expense…Is it possible to manage food requirements within Rs.300?</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If Rs.300 is not enough to fulfil the two basic meals of the day and we say that he should save money for the new baby as well…. There should be many things but… I want to hear from you people if that man could manage to save or not but I have to tell you that thing. I want you to speak up the same thing, it is your problem! … Now tell me another thing. In your opinion how many children are enough?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Two children are enough.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But… how many children do you have?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F51730">
            <w:r w:rsidRPr="007A710F">
              <w:t>Four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Two sons and a daughter.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We say that but then feel two are not sufficient.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F51730">
            <w:r w:rsidRPr="007A710F">
              <w:t>But I think three are sufficient.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F51730">
            <w:r w:rsidRPr="007A710F">
              <w:t>So you feel that after third one!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Your first two children, who were born at your place…. has your wife done regular check-ups at that time?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Oh yes. She used to go for ultrasound every other month.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From where?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From Tajpoori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From where?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From Tajpoori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There are so many hospitals here: “Tajpoori”, “Alkaram”, “Shafi”, “Al-Shifa” and so many more.</w:t>
            </w:r>
          </w:p>
        </w:tc>
        <w:tc>
          <w:tcPr>
            <w:tcW w:w="1399" w:type="dxa"/>
          </w:tcPr>
          <w:p w:rsidR="00E64CB4" w:rsidRPr="007A710F" w:rsidRDefault="00E64CB4"/>
        </w:tc>
      </w:tr>
      <w:tr w:rsidR="00E64CB4" w:rsidRPr="007A710F" w:rsidTr="00DE5487">
        <w:tc>
          <w:tcPr>
            <w:tcW w:w="1548" w:type="dxa"/>
          </w:tcPr>
          <w:p w:rsidR="00E64CB4" w:rsidRPr="007A710F" w:rsidRDefault="00E64CB4"/>
        </w:tc>
        <w:tc>
          <w:tcPr>
            <w:tcW w:w="6787" w:type="dxa"/>
          </w:tcPr>
          <w:p w:rsidR="00E64CB4" w:rsidRPr="007A710F" w:rsidRDefault="00E64CB4" w:rsidP="00220079">
            <w:r w:rsidRPr="007A710F">
              <w:t>“City”, “Family”,”Amina”…..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We regularly went for check-ups from hospital. If the case is normal then it is done at home otherwise we go to the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Okay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It didn’t feel good, because you people haven’t discussed any of your problems or inconvenience. What should I get from this… that there is no problem or issue over here? Everything is fine and going smoothly! Is this correct? You don’t need any kind of facility. Common tell 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It is fine sir.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Sajjad</w:t>
            </w:r>
          </w:p>
        </w:tc>
        <w:tc>
          <w:tcPr>
            <w:tcW w:w="6787" w:type="dxa"/>
          </w:tcPr>
          <w:p w:rsidR="00E64CB4" w:rsidRPr="007A710F" w:rsidRDefault="00E64CB4" w:rsidP="00220079">
            <w:r w:rsidRPr="007A710F">
              <w:t>When a woman is not well, we take her to the hospital. These are the issues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So is there any other problem?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If there is a weakness etc., then we go to the hospital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Have you ever asked if she really needs a drip or not? Have you ever met the doctor yourself?</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Mostly my mother goes.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Yeah mothers go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When we go there, they tell us to stay outside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Older women are with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Yeah</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When the problem is severe then they involve husbands, isn’t it? When they come to know that the issue is a critical one and in any way they have to shift the patient to somewhere else.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They take our signatures and if the situation is critical they again take our signature and we have to arrange some money. For instance, we have arranged Rs.2000 and they ask for Rs.4000 (due to the situation), they obviously we have to ask someone for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Yeah obviously that’s fine.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sidP="00220079">
            <w:r w:rsidRPr="007A710F">
              <w:t>Is this correct in your opinion that they just ask the husband to pay money? Their job is done after paying the expense.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No they should have full information of the house.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But you have never asked for it! Have you asked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We ask them on our way back home, if they have any problem?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Okay, one thing was left in the middle… you told me earlier that people came to your village due to cheap land. What is the other reason of coming here? Because I am sure you might get cheap land in other areas as well. May be in your own village.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220079">
            <w:r w:rsidRPr="007A710F">
              <w:t>All the facilities are available here and houses are for 4-5 Lakhs.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But still why people wanted to come here and get settled? What was the reason?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220079">
            <w:r w:rsidRPr="007A710F">
              <w:t>This is the cheapest area near to the city.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What is the advantage of being near to the city?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 xml:space="preserve">We get work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220079">
            <w:r w:rsidRPr="007A710F">
              <w:t xml:space="preserve">If someone is ill we can easily reach to the hospital. Just the route problem otherwise it is a really good place.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Especially in rainy days.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 xml:space="preserve">So have you ever talked to your MNA or MPA?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220079">
            <w:r w:rsidRPr="007A710F">
              <w:t>They just take our votes then they don’t turn back.</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During the voting they make false problems and after that they do nothing.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Yeah your road is like this because while coming I thought I am coming from the wrong side.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 Javed Iqbal</w:t>
            </w:r>
          </w:p>
        </w:tc>
        <w:tc>
          <w:tcPr>
            <w:tcW w:w="6787" w:type="dxa"/>
          </w:tcPr>
          <w:p w:rsidR="00E64CB4" w:rsidRPr="007A710F" w:rsidRDefault="00E64CB4" w:rsidP="00220079">
            <w:r w:rsidRPr="007A710F">
              <w:t>We don’t have any proper road.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The road and the other thing is water purification system. The water from other sides comes here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Water from also clough also comes here. Two three houses wept away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This whole area is a clough, isn’t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Yes it is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So water must come from the top as well because obviously water has to fall down.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220079">
            <w:r w:rsidRPr="007A710F">
              <w:t>Two, three houses fell but people survived.</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220079">
            <w:r w:rsidRPr="007A710F">
              <w:t>Okay. So do you get every kind of work in this city?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220079">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Once there was a lot of constructional work over here, when people went abroad, they constructed a big house (palace) here. Even if it stays empty but they do build one. Are they still building houses?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A lot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Yes, those who have got them and they become defected, they repair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What is the benefit of these empty houses? They build such big houses and then leave them.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B2457B">
            <w:r w:rsidRPr="007A710F">
              <w:t>When my father in-law bought the land it was Rs.1000 per Marla. There was just one house but now it is hard to understand where to go!</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It is so congested now.</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There are so many houses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B2457B">
            <w:r w:rsidRPr="007A710F">
              <w:t>We could see this area from the station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See how many houses have increased 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B2457B">
            <w:r w:rsidRPr="007A710F">
              <w:t>We used to see from the station. Wherever we go, we could see the house but now it is impossible. I am talking about the year of 1985.</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When did Deena (name of place) become sub-district? Earlier it was not a sub-district.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No it wasn’t. It is not long that it became sub-district.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Arshad Mehmood</w:t>
            </w:r>
          </w:p>
        </w:tc>
        <w:tc>
          <w:tcPr>
            <w:tcW w:w="6787" w:type="dxa"/>
          </w:tcPr>
          <w:p w:rsidR="00E64CB4" w:rsidRPr="007A710F" w:rsidRDefault="00E64CB4" w:rsidP="00B2457B">
            <w:r w:rsidRPr="007A710F">
              <w:t>It is about 3-4 years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Was it beneficial to make it a sub-district?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Yeah the rich must have got some.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But it is not beneficial for the people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It is beneficial to administrators, MNA’s and MPA’s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It does not make a difference to common man. Does it make a difference to the city of Deena or is it the same?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It is the same.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Was it better with Jhelum (name of place) or now?</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It is almost the same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B2457B">
            <w:r w:rsidRPr="007A710F">
              <w:t>The same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The same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It was the same system</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Has it got a union council or is it included in the city?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It has a union council.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What is the name of union council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Garhmil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Garhmil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So your area’s union council is Garhmil? Doesn’t that area comes under “Kalonand pur”?</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No it is  “Garhmil”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Is Yousaf Hussain the owner of these lands.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No these one’s are of Mehta.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Are these of Mehta?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B2457B">
            <w:r w:rsidRPr="007A710F">
              <w:t>This side of street belongs to Mehta.</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All these have proper registry.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They are converted to registry.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B2457B">
            <w:r w:rsidRPr="007A710F">
              <w:t>Do they have a registry?</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B2457B">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B2457B">
            <w:r w:rsidRPr="007A710F">
              <w:t>On the other side of street have stamp papers.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3300D5">
            <w:r w:rsidRPr="007A710F">
              <w:t xml:space="preserve">From where do most of you belong to?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3300D5">
            <w:r w:rsidRPr="007A710F">
              <w:t>From “Chak Shahzad” and from almost everywhere……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3300D5">
            <w:r w:rsidRPr="007A710F">
              <w:t>I have heard that many of you are from “Chakwal”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3300D5">
            <w:r w:rsidRPr="007A710F">
              <w:t>There are a lot of people from “Chakwal”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3300D5">
            <w:r w:rsidRPr="007A710F">
              <w:t>What is the cast of these people?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3300D5">
            <w:r w:rsidRPr="007A710F">
              <w:t xml:space="preserve">Mostly they are “Mochi Bhatti”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3300D5">
            <w:r w:rsidRPr="007A710F">
              <w:t>Yeah, actually these people usually move out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3300D5">
            <w:r w:rsidRPr="007A710F">
              <w:t>Yes of course</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3300D5">
            <w:r w:rsidRPr="007A710F">
              <w:t xml:space="preserve">The leaders don’t leave there area…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3300D5">
            <w:r w:rsidRPr="007A710F">
              <w:t>Usually they are the struggling ones…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sidP="003300D5">
            <w:r w:rsidRPr="007A710F">
              <w:t>We always talk about the health of mothers but not fathers. What do you think about it?</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3300D5">
            <w:r w:rsidRPr="007A710F">
              <w:t>Mothers have to complete all the household work, even if she is sick she has to take care of children.</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Afshan</w:t>
            </w:r>
          </w:p>
        </w:tc>
        <w:tc>
          <w:tcPr>
            <w:tcW w:w="6787" w:type="dxa"/>
          </w:tcPr>
          <w:p w:rsidR="00E64CB4" w:rsidRPr="007A710F" w:rsidRDefault="00E64CB4" w:rsidP="003300D5">
            <w:r w:rsidRPr="007A710F">
              <w:t>But fathers have to complete all the outdoor work. He has to go out to earn living!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3300D5">
            <w:r w:rsidRPr="007A710F">
              <w:t>They just don’t think about this thing…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3300D5">
            <w:r w:rsidRPr="007A710F">
              <w:t>They don’t think about us!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3300D5">
            <w:r w:rsidRPr="007A710F">
              <w:t>Normally, we say that men are responsible for everything. He has to earn living.</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Nazir Ahmed</w:t>
            </w:r>
          </w:p>
        </w:tc>
        <w:tc>
          <w:tcPr>
            <w:tcW w:w="6787" w:type="dxa"/>
          </w:tcPr>
          <w:p w:rsidR="00E64CB4" w:rsidRPr="007A710F" w:rsidRDefault="00E64CB4" w:rsidP="003300D5">
            <w:r w:rsidRPr="007A710F">
              <w:t xml:space="preserve">That he has to earn so that women can run the house. </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Nadeem</w:t>
            </w:r>
          </w:p>
        </w:tc>
        <w:tc>
          <w:tcPr>
            <w:tcW w:w="6787" w:type="dxa"/>
          </w:tcPr>
          <w:p w:rsidR="00E64CB4" w:rsidRPr="007A710F" w:rsidRDefault="00E64CB4" w:rsidP="003300D5">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Haleema</w:t>
            </w:r>
          </w:p>
        </w:tc>
        <w:tc>
          <w:tcPr>
            <w:tcW w:w="6787" w:type="dxa"/>
          </w:tcPr>
          <w:p w:rsidR="00E64CB4" w:rsidRPr="007A710F" w:rsidRDefault="00E64CB4" w:rsidP="003300D5">
            <w:r w:rsidRPr="007A710F">
              <w:t>Men could fall ill as well…</w:t>
            </w:r>
          </w:p>
        </w:tc>
        <w:tc>
          <w:tcPr>
            <w:tcW w:w="1399" w:type="dxa"/>
          </w:tcPr>
          <w:p w:rsidR="00E64CB4" w:rsidRPr="007A710F" w:rsidRDefault="00E64CB4"/>
        </w:tc>
      </w:tr>
      <w:tr w:rsidR="00E64CB4" w:rsidRPr="007A710F" w:rsidTr="00DE5487">
        <w:tc>
          <w:tcPr>
            <w:tcW w:w="1548" w:type="dxa"/>
          </w:tcPr>
          <w:p w:rsidR="00E64CB4" w:rsidRPr="007A710F" w:rsidRDefault="00E64CB4">
            <w:r w:rsidRPr="007A710F">
              <w:t>Javed Iqbal</w:t>
            </w:r>
          </w:p>
        </w:tc>
        <w:tc>
          <w:tcPr>
            <w:tcW w:w="6787" w:type="dxa"/>
          </w:tcPr>
          <w:p w:rsidR="00E64CB4" w:rsidRPr="007A710F" w:rsidRDefault="00E64CB4" w:rsidP="003300D5">
            <w:r w:rsidRPr="007A710F">
              <w:t>Yeah ..</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Haleema</w:t>
            </w:r>
          </w:p>
        </w:tc>
        <w:tc>
          <w:tcPr>
            <w:tcW w:w="6787" w:type="dxa"/>
          </w:tcPr>
          <w:p w:rsidR="00E64CB4" w:rsidRPr="007A710F" w:rsidRDefault="00E64CB4" w:rsidP="003B1362">
            <w:r w:rsidRPr="007A710F">
              <w:t>Neither they do ask about men nor give medicines.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What is the procedure of schooling here? Do you have government schools?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Javed Iqbal</w:t>
            </w:r>
          </w:p>
        </w:tc>
        <w:tc>
          <w:tcPr>
            <w:tcW w:w="6787" w:type="dxa"/>
          </w:tcPr>
          <w:p w:rsidR="00E64CB4" w:rsidRPr="007A710F" w:rsidRDefault="00E64CB4" w:rsidP="003B1362">
            <w:r w:rsidRPr="007A710F">
              <w:t xml:space="preserve">Yes, we have separate schools for both girls and boys. Secondary school…. </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Do you send children to schools?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Javed Iqbal</w:t>
            </w:r>
          </w:p>
        </w:tc>
        <w:tc>
          <w:tcPr>
            <w:tcW w:w="6787" w:type="dxa"/>
          </w:tcPr>
          <w:p w:rsidR="00E64CB4" w:rsidRPr="007A710F" w:rsidRDefault="00E64CB4" w:rsidP="003B1362">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Nazir Ahmed</w:t>
            </w:r>
          </w:p>
        </w:tc>
        <w:tc>
          <w:tcPr>
            <w:tcW w:w="6787" w:type="dxa"/>
          </w:tcPr>
          <w:p w:rsidR="00E64CB4" w:rsidRPr="007A710F" w:rsidRDefault="00E64CB4" w:rsidP="003B1362">
            <w:r w:rsidRPr="007A710F">
              <w:t>Private schools are better than these.</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Where do you send you children?</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Nadeem</w:t>
            </w:r>
          </w:p>
        </w:tc>
        <w:tc>
          <w:tcPr>
            <w:tcW w:w="6787" w:type="dxa"/>
          </w:tcPr>
          <w:p w:rsidR="00E64CB4" w:rsidRPr="007A710F" w:rsidRDefault="00E64CB4" w:rsidP="003B1362">
            <w:r w:rsidRPr="007A710F">
              <w:t>In the private school.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And yours…?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Arshad Mehmood</w:t>
            </w:r>
          </w:p>
        </w:tc>
        <w:tc>
          <w:tcPr>
            <w:tcW w:w="6787" w:type="dxa"/>
          </w:tcPr>
          <w:p w:rsidR="00E64CB4" w:rsidRPr="007A710F" w:rsidRDefault="00E64CB4" w:rsidP="003B1362">
            <w:r w:rsidRPr="007A710F">
              <w:t>My….</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And yours…?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Nazir Ahmed</w:t>
            </w:r>
          </w:p>
        </w:tc>
        <w:tc>
          <w:tcPr>
            <w:tcW w:w="6787" w:type="dxa"/>
          </w:tcPr>
          <w:p w:rsidR="00E64CB4" w:rsidRPr="007A710F" w:rsidRDefault="00E64CB4" w:rsidP="003B1362">
            <w:r w:rsidRPr="007A710F">
              <w:t>They have completed the school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Oh he is your son?</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And yours…?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Nadeem</w:t>
            </w:r>
          </w:p>
        </w:tc>
        <w:tc>
          <w:tcPr>
            <w:tcW w:w="6787" w:type="dxa"/>
          </w:tcPr>
          <w:p w:rsidR="00E64CB4" w:rsidRPr="007A710F" w:rsidRDefault="00E64CB4" w:rsidP="003B1362">
            <w:r w:rsidRPr="007A710F">
              <w:t>They go to “Mehta”</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And yours…?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Imran</w:t>
            </w:r>
          </w:p>
        </w:tc>
        <w:tc>
          <w:tcPr>
            <w:tcW w:w="6787" w:type="dxa"/>
          </w:tcPr>
          <w:p w:rsidR="00E64CB4" w:rsidRPr="007A710F" w:rsidRDefault="00E64CB4" w:rsidP="003B1362">
            <w:r w:rsidRPr="007A710F">
              <w:t>They have completed as well. Daughters have finished school as well!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Where do they go?</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Imran</w:t>
            </w:r>
          </w:p>
        </w:tc>
        <w:tc>
          <w:tcPr>
            <w:tcW w:w="6787" w:type="dxa"/>
          </w:tcPr>
          <w:p w:rsidR="00E64CB4" w:rsidRPr="007A710F" w:rsidRDefault="00E64CB4" w:rsidP="003B1362">
            <w:r w:rsidRPr="007A710F">
              <w:t>They have finished the school….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How much have they studied?</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Imran</w:t>
            </w:r>
          </w:p>
        </w:tc>
        <w:tc>
          <w:tcPr>
            <w:tcW w:w="6787" w:type="dxa"/>
          </w:tcPr>
          <w:p w:rsidR="00E64CB4" w:rsidRPr="007A710F" w:rsidRDefault="00E64CB4" w:rsidP="003B1362">
            <w:r w:rsidRPr="007A710F">
              <w:t>Up to sixth level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Why just up to sixth grade and not more?</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Imran</w:t>
            </w:r>
          </w:p>
        </w:tc>
        <w:tc>
          <w:tcPr>
            <w:tcW w:w="6787" w:type="dxa"/>
          </w:tcPr>
          <w:p w:rsidR="00E64CB4" w:rsidRPr="007A710F" w:rsidRDefault="00E64CB4" w:rsidP="003B1362">
            <w:r w:rsidRPr="007A710F">
              <w:t>I can’t afford more</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Haleema</w:t>
            </w:r>
          </w:p>
        </w:tc>
        <w:tc>
          <w:tcPr>
            <w:tcW w:w="6787" w:type="dxa"/>
          </w:tcPr>
          <w:p w:rsidR="00E64CB4" w:rsidRPr="007A710F" w:rsidRDefault="00E64CB4" w:rsidP="003B1362">
            <w:r w:rsidRPr="007A710F">
              <w:t>Just because of expenses….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You don’t send children to school because of expenses and say that you’ll take women to the hospital.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Imran</w:t>
            </w:r>
          </w:p>
        </w:tc>
        <w:tc>
          <w:tcPr>
            <w:tcW w:w="6787" w:type="dxa"/>
          </w:tcPr>
          <w:p w:rsidR="00E64CB4" w:rsidRPr="007A710F" w:rsidRDefault="00E64CB4" w:rsidP="003B1362">
            <w:r w:rsidRPr="007A710F">
              <w:t>But that’s what we have to do. We can’t do anything about it!</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Yeah</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Has Tanvir finished making tea?</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Has any woman died in the last 2-3 years?</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Javed Iqbal</w:t>
            </w:r>
          </w:p>
        </w:tc>
        <w:tc>
          <w:tcPr>
            <w:tcW w:w="6787" w:type="dxa"/>
          </w:tcPr>
          <w:p w:rsidR="00E64CB4" w:rsidRPr="007A710F" w:rsidRDefault="00E64CB4" w:rsidP="003B1362">
            <w:r w:rsidRPr="007A710F">
              <w:t>No</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Do you know anyone….</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Haleema</w:t>
            </w:r>
          </w:p>
        </w:tc>
        <w:tc>
          <w:tcPr>
            <w:tcW w:w="6787" w:type="dxa"/>
          </w:tcPr>
          <w:p w:rsidR="00E64CB4" w:rsidRPr="007A710F" w:rsidRDefault="00E64CB4" w:rsidP="003B1362">
            <w:r w:rsidRPr="007A710F">
              <w:t>A baby died just after the birth…. It is quite normal!</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 xml:space="preserve">Nadeem </w:t>
            </w:r>
          </w:p>
        </w:tc>
        <w:tc>
          <w:tcPr>
            <w:tcW w:w="6787" w:type="dxa"/>
          </w:tcPr>
          <w:p w:rsidR="00E64CB4" w:rsidRPr="007A710F" w:rsidRDefault="00E64CB4" w:rsidP="003B1362">
            <w:r w:rsidRPr="007A710F">
              <w:t>It is ..but I don’t remember any specific one. We go to work in the morning, may be something has happened at that time.</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Haleema</w:t>
            </w:r>
          </w:p>
        </w:tc>
        <w:tc>
          <w:tcPr>
            <w:tcW w:w="6787" w:type="dxa"/>
          </w:tcPr>
          <w:p w:rsidR="00E64CB4" w:rsidRPr="007A710F" w:rsidRDefault="00E64CB4" w:rsidP="003B1362">
            <w:r w:rsidRPr="007A710F">
              <w:t>Yeah…</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Javed Iqbal</w:t>
            </w:r>
          </w:p>
        </w:tc>
        <w:tc>
          <w:tcPr>
            <w:tcW w:w="6787" w:type="dxa"/>
          </w:tcPr>
          <w:p w:rsidR="00E64CB4" w:rsidRPr="007A710F" w:rsidRDefault="00E64CB4" w:rsidP="003B1362">
            <w:r w:rsidRPr="007A710F">
              <w:t>If there is an announcement in the morning then we know about the incident.</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Haleema</w:t>
            </w:r>
          </w:p>
        </w:tc>
        <w:tc>
          <w:tcPr>
            <w:tcW w:w="6787" w:type="dxa"/>
          </w:tcPr>
          <w:p w:rsidR="00E64CB4" w:rsidRPr="007A710F" w:rsidRDefault="00E64CB4" w:rsidP="003B1362">
            <w:r w:rsidRPr="007A710F">
              <w:t>But its not like due to work, men are unaware of anything happened in the community or at home. Do they just have to earn money and that’s it!</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Javed Iqbal</w:t>
            </w:r>
          </w:p>
        </w:tc>
        <w:tc>
          <w:tcPr>
            <w:tcW w:w="6787" w:type="dxa"/>
          </w:tcPr>
          <w:p w:rsidR="00E64CB4" w:rsidRPr="007A710F" w:rsidRDefault="00E64CB4" w:rsidP="003B1362">
            <w:r w:rsidRPr="007A710F">
              <w:t xml:space="preserve">No its not like that… if there is an announcement in the morning about someone’s death, then we take a day off and go for the preparation of grave and then read “Janaza” as well. But, otherwise…. </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Afshan</w:t>
            </w:r>
          </w:p>
        </w:tc>
        <w:tc>
          <w:tcPr>
            <w:tcW w:w="6787" w:type="dxa"/>
          </w:tcPr>
          <w:p w:rsidR="00E64CB4" w:rsidRPr="007A710F" w:rsidRDefault="00E64CB4" w:rsidP="003B1362">
            <w:r w:rsidRPr="007A710F">
              <w:t xml:space="preserve">I have met your wives as well. It is not the first time that I am here.. I have been here quite several times in the last 6 weeks. I go in almost the whole sub-district of “Dina”. But your women don’t go to anywhere for the regular checkups. Currently, those young women who are pregnant they are not going anywhere for the routine check-up. </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Javed Iqbal</w:t>
            </w:r>
          </w:p>
        </w:tc>
        <w:tc>
          <w:tcPr>
            <w:tcW w:w="6787" w:type="dxa"/>
          </w:tcPr>
          <w:p w:rsidR="00E64CB4" w:rsidRPr="007A710F" w:rsidRDefault="00E64CB4" w:rsidP="003B1362">
            <w:pPr>
              <w:rPr>
                <w:b/>
              </w:rPr>
            </w:pPr>
            <w:r w:rsidRPr="007A710F">
              <w:t>Our people are in really bad condition.</w:t>
            </w:r>
          </w:p>
        </w:tc>
        <w:tc>
          <w:tcPr>
            <w:tcW w:w="1399" w:type="dxa"/>
          </w:tcPr>
          <w:p w:rsidR="00E64CB4" w:rsidRPr="007A710F" w:rsidRDefault="00E64CB4"/>
        </w:tc>
      </w:tr>
      <w:tr w:rsidR="00E64CB4" w:rsidRPr="007A710F" w:rsidTr="00DE5487">
        <w:tc>
          <w:tcPr>
            <w:tcW w:w="1548" w:type="dxa"/>
          </w:tcPr>
          <w:p w:rsidR="00E64CB4" w:rsidRPr="007A710F" w:rsidRDefault="00E64CB4" w:rsidP="003B1362">
            <w:r w:rsidRPr="007A710F">
              <w:t>Nadeem</w:t>
            </w:r>
          </w:p>
        </w:tc>
        <w:tc>
          <w:tcPr>
            <w:tcW w:w="6787" w:type="dxa"/>
          </w:tcPr>
          <w:p w:rsidR="00E64CB4" w:rsidRPr="007A710F" w:rsidRDefault="00E64CB4" w:rsidP="00942851">
            <w:r w:rsidRPr="007A710F">
              <w:t xml:space="preserve">Nothing is happening in even the Primary Health Centre. I have two sons and a daughter… we went for regular checkups to avoid problems in the end. It’s been 11 years since I am living here. I used to live in “Dina” before that. </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Afshan</w:t>
            </w:r>
          </w:p>
        </w:tc>
        <w:tc>
          <w:tcPr>
            <w:tcW w:w="6787" w:type="dxa"/>
          </w:tcPr>
          <w:p w:rsidR="00E64CB4" w:rsidRPr="007A710F" w:rsidRDefault="00E64CB4" w:rsidP="00942851">
            <w:r w:rsidRPr="007A710F">
              <w:t>(Have tea)</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W1</w:t>
            </w:r>
          </w:p>
        </w:tc>
        <w:tc>
          <w:tcPr>
            <w:tcW w:w="6787" w:type="dxa"/>
          </w:tcPr>
          <w:p w:rsidR="00E64CB4" w:rsidRPr="007A710F" w:rsidRDefault="00E64CB4" w:rsidP="00942851">
            <w:r w:rsidRPr="007A710F">
              <w:t>Actually the thing is, it is our first meeting with you people….so you haven’t got any experience of explaining your problems. If it would be your women, they give a quick reply!</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Afshan</w:t>
            </w:r>
          </w:p>
        </w:tc>
        <w:tc>
          <w:tcPr>
            <w:tcW w:w="6787" w:type="dxa"/>
          </w:tcPr>
          <w:p w:rsidR="00E64CB4" w:rsidRPr="007A710F" w:rsidRDefault="00E64CB4" w:rsidP="00942851">
            <w:r w:rsidRPr="007A710F">
              <w:t>But there is one more thing…. They don’t have much information as well</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W1</w:t>
            </w:r>
          </w:p>
        </w:tc>
        <w:tc>
          <w:tcPr>
            <w:tcW w:w="6787" w:type="dxa"/>
          </w:tcPr>
          <w:p w:rsidR="00E64CB4" w:rsidRPr="007A710F" w:rsidRDefault="00E64CB4" w:rsidP="00942851">
            <w:r w:rsidRPr="007A710F">
              <w:t>It is the first time… they go in the morning and return at night.</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Afshan</w:t>
            </w:r>
          </w:p>
        </w:tc>
        <w:tc>
          <w:tcPr>
            <w:tcW w:w="6787" w:type="dxa"/>
          </w:tcPr>
          <w:p w:rsidR="00E64CB4" w:rsidRPr="007A710F" w:rsidRDefault="00E64CB4" w:rsidP="00942851">
            <w:r w:rsidRPr="007A710F">
              <w:t xml:space="preserve">Yeah …. But your opinion has its own importance. Whatever the women do, it is you who earn money.   </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Nazir Ahmed</w:t>
            </w:r>
          </w:p>
        </w:tc>
        <w:tc>
          <w:tcPr>
            <w:tcW w:w="6787" w:type="dxa"/>
          </w:tcPr>
          <w:p w:rsidR="00E64CB4" w:rsidRPr="007A710F" w:rsidRDefault="00E64CB4" w:rsidP="00942851">
            <w:r w:rsidRPr="007A710F">
              <w:t xml:space="preserve">Yes </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Afshan</w:t>
            </w:r>
          </w:p>
        </w:tc>
        <w:tc>
          <w:tcPr>
            <w:tcW w:w="6787" w:type="dxa"/>
          </w:tcPr>
          <w:p w:rsidR="00E64CB4" w:rsidRPr="007A710F" w:rsidRDefault="00E64CB4" w:rsidP="00942851">
            <w:r w:rsidRPr="007A710F">
              <w:t>So the reason if getting your opinion is that you people have to earn money. Most of the issues arise due to low income. For instance, I said to the woman that why have you delivered your baby at home?  Your mother in law took care of everything … God forbid if it started bleeding? .. .. or anything else?... you or your baby’s life could be in danger!... then that woman said… Baji that was a delicate situation. And that “delicate situation” has got various meanings.</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Nazir Ahmed</w:t>
            </w:r>
          </w:p>
        </w:tc>
        <w:tc>
          <w:tcPr>
            <w:tcW w:w="6787" w:type="dxa"/>
          </w:tcPr>
          <w:p w:rsidR="00E64CB4" w:rsidRPr="007A710F" w:rsidRDefault="00E64CB4" w:rsidP="00942851">
            <w:r w:rsidRPr="007A710F">
              <w:t>Yes</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Afshan</w:t>
            </w:r>
          </w:p>
        </w:tc>
        <w:tc>
          <w:tcPr>
            <w:tcW w:w="6787" w:type="dxa"/>
          </w:tcPr>
          <w:p w:rsidR="00E64CB4" w:rsidRPr="007A710F" w:rsidRDefault="00E64CB4" w:rsidP="00942851">
            <w:r w:rsidRPr="007A710F">
              <w:t>Just that they couldn’t reach the hospital because of less time…. was not the only issue …</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Javed Iqbal</w:t>
            </w:r>
          </w:p>
        </w:tc>
        <w:tc>
          <w:tcPr>
            <w:tcW w:w="6787" w:type="dxa"/>
          </w:tcPr>
          <w:p w:rsidR="00E64CB4" w:rsidRPr="007A710F" w:rsidRDefault="00E64CB4" w:rsidP="00942851">
            <w:r w:rsidRPr="007A710F">
              <w:t>Haven’t got enough money…</w:t>
            </w:r>
          </w:p>
        </w:tc>
        <w:tc>
          <w:tcPr>
            <w:tcW w:w="1399" w:type="dxa"/>
          </w:tcPr>
          <w:p w:rsidR="00E64CB4" w:rsidRPr="007A710F" w:rsidRDefault="00E64CB4"/>
        </w:tc>
      </w:tr>
      <w:tr w:rsidR="00E64CB4" w:rsidRPr="007A710F" w:rsidTr="00DE5487">
        <w:tc>
          <w:tcPr>
            <w:tcW w:w="1548" w:type="dxa"/>
          </w:tcPr>
          <w:p w:rsidR="00E64CB4" w:rsidRPr="007A710F" w:rsidRDefault="00E64CB4" w:rsidP="00942851">
            <w:r w:rsidRPr="007A710F">
              <w:t>Afshan</w:t>
            </w:r>
          </w:p>
        </w:tc>
        <w:tc>
          <w:tcPr>
            <w:tcW w:w="6787" w:type="dxa"/>
          </w:tcPr>
          <w:p w:rsidR="00E64CB4" w:rsidRPr="007A710F" w:rsidRDefault="00E64CB4" w:rsidP="00FD3546">
            <w:r w:rsidRPr="007A710F">
              <w:t xml:space="preserve">Where could she go if she hasn’t got any money? She knows that she already has 3 children and then herself, mother in-law, father in-law and her husband…. She knows that the amount she had, can make just one meal. So where could she go….?... Obviously she has to deliver the baby at home. So I know these problems prevail here and that’s why I wanted to know your opinion to solve them. Now RHC or primary health centre is not that far from the village that….  </w:t>
            </w:r>
          </w:p>
        </w:tc>
        <w:tc>
          <w:tcPr>
            <w:tcW w:w="1399" w:type="dxa"/>
          </w:tcPr>
          <w:p w:rsidR="00E64CB4" w:rsidRPr="007A710F" w:rsidRDefault="00E64CB4">
            <w:r w:rsidRPr="007A710F">
              <w:t xml:space="preserve">12:35 </w:t>
            </w:r>
          </w:p>
          <w:p w:rsidR="00E64CB4" w:rsidRPr="007A710F" w:rsidRDefault="00E64CB4"/>
          <w:p w:rsidR="00E64CB4" w:rsidRPr="007A710F" w:rsidRDefault="00E64CB4">
            <w:r w:rsidRPr="007A710F">
              <w:t>(210 min)</w:t>
            </w:r>
          </w:p>
          <w:p w:rsidR="00E64CB4" w:rsidRPr="007A710F" w:rsidRDefault="00E64CB4"/>
        </w:tc>
      </w:tr>
      <w:tr w:rsidR="00E64CB4" w:rsidRPr="007A710F" w:rsidTr="00DE5487">
        <w:tc>
          <w:tcPr>
            <w:tcW w:w="1548" w:type="dxa"/>
          </w:tcPr>
          <w:p w:rsidR="00E64CB4" w:rsidRPr="007A710F" w:rsidRDefault="00E64CB4" w:rsidP="00942851"/>
        </w:tc>
        <w:tc>
          <w:tcPr>
            <w:tcW w:w="6787" w:type="dxa"/>
          </w:tcPr>
          <w:p w:rsidR="00E64CB4" w:rsidRPr="007A710F" w:rsidRDefault="00E64CB4" w:rsidP="00FD3546"/>
        </w:tc>
        <w:tc>
          <w:tcPr>
            <w:tcW w:w="1399" w:type="dxa"/>
          </w:tcPr>
          <w:p w:rsidR="00E64CB4" w:rsidRPr="007A710F" w:rsidRDefault="00E64CB4"/>
        </w:tc>
      </w:tr>
    </w:tbl>
    <w:p w:rsidR="00E64CB4" w:rsidRPr="007A710F" w:rsidRDefault="00E64CB4"/>
    <w:sectPr w:rsidR="00E64CB4" w:rsidRPr="007A710F" w:rsidSect="00F27C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7F04"/>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48D8"/>
    <w:rsid w:val="00000DAB"/>
    <w:rsid w:val="00004546"/>
    <w:rsid w:val="000105B7"/>
    <w:rsid w:val="00030EE2"/>
    <w:rsid w:val="00054407"/>
    <w:rsid w:val="000630A5"/>
    <w:rsid w:val="000829DA"/>
    <w:rsid w:val="000859DD"/>
    <w:rsid w:val="0009145B"/>
    <w:rsid w:val="00093365"/>
    <w:rsid w:val="000966FB"/>
    <w:rsid w:val="000A3062"/>
    <w:rsid w:val="000B258C"/>
    <w:rsid w:val="000C0CD9"/>
    <w:rsid w:val="000C4178"/>
    <w:rsid w:val="000E059F"/>
    <w:rsid w:val="000E167A"/>
    <w:rsid w:val="000F2916"/>
    <w:rsid w:val="0012254A"/>
    <w:rsid w:val="00145DB9"/>
    <w:rsid w:val="00171E98"/>
    <w:rsid w:val="0018517B"/>
    <w:rsid w:val="00197AEF"/>
    <w:rsid w:val="001A1A40"/>
    <w:rsid w:val="001A1FCC"/>
    <w:rsid w:val="001B4425"/>
    <w:rsid w:val="001D48F1"/>
    <w:rsid w:val="001D70A1"/>
    <w:rsid w:val="001E40CE"/>
    <w:rsid w:val="001F144D"/>
    <w:rsid w:val="00220079"/>
    <w:rsid w:val="002513CD"/>
    <w:rsid w:val="0025414C"/>
    <w:rsid w:val="00254DA7"/>
    <w:rsid w:val="00263767"/>
    <w:rsid w:val="002A6AAB"/>
    <w:rsid w:val="002B1F82"/>
    <w:rsid w:val="002C7929"/>
    <w:rsid w:val="002D1652"/>
    <w:rsid w:val="002F6F39"/>
    <w:rsid w:val="003040AE"/>
    <w:rsid w:val="0031165B"/>
    <w:rsid w:val="003300D5"/>
    <w:rsid w:val="00331AD9"/>
    <w:rsid w:val="00340D37"/>
    <w:rsid w:val="00376607"/>
    <w:rsid w:val="003802AB"/>
    <w:rsid w:val="0039560F"/>
    <w:rsid w:val="003B1362"/>
    <w:rsid w:val="003C11F3"/>
    <w:rsid w:val="003C3934"/>
    <w:rsid w:val="003D0C73"/>
    <w:rsid w:val="003E5BF6"/>
    <w:rsid w:val="003E7D22"/>
    <w:rsid w:val="003F0851"/>
    <w:rsid w:val="003F1FA4"/>
    <w:rsid w:val="00406B2E"/>
    <w:rsid w:val="0044523B"/>
    <w:rsid w:val="00475033"/>
    <w:rsid w:val="004957BB"/>
    <w:rsid w:val="004A1EB7"/>
    <w:rsid w:val="004D169F"/>
    <w:rsid w:val="004D5866"/>
    <w:rsid w:val="005034B4"/>
    <w:rsid w:val="00523B5E"/>
    <w:rsid w:val="00555C34"/>
    <w:rsid w:val="0058013C"/>
    <w:rsid w:val="00591A76"/>
    <w:rsid w:val="005927B0"/>
    <w:rsid w:val="005E3B80"/>
    <w:rsid w:val="00610116"/>
    <w:rsid w:val="0062415E"/>
    <w:rsid w:val="0064159A"/>
    <w:rsid w:val="00662C85"/>
    <w:rsid w:val="006774EB"/>
    <w:rsid w:val="006955EB"/>
    <w:rsid w:val="006C4057"/>
    <w:rsid w:val="006F0CCC"/>
    <w:rsid w:val="00745EF0"/>
    <w:rsid w:val="007A710F"/>
    <w:rsid w:val="007E69E0"/>
    <w:rsid w:val="007E7DAC"/>
    <w:rsid w:val="00821540"/>
    <w:rsid w:val="00831007"/>
    <w:rsid w:val="00833A0E"/>
    <w:rsid w:val="008374D6"/>
    <w:rsid w:val="0085626D"/>
    <w:rsid w:val="0086158F"/>
    <w:rsid w:val="00881838"/>
    <w:rsid w:val="008976AF"/>
    <w:rsid w:val="008A7FF0"/>
    <w:rsid w:val="008C0F7D"/>
    <w:rsid w:val="008D0FCD"/>
    <w:rsid w:val="0090227E"/>
    <w:rsid w:val="00907E26"/>
    <w:rsid w:val="00927671"/>
    <w:rsid w:val="00942851"/>
    <w:rsid w:val="009841C4"/>
    <w:rsid w:val="009A076B"/>
    <w:rsid w:val="009A253B"/>
    <w:rsid w:val="009A71A0"/>
    <w:rsid w:val="009D6A49"/>
    <w:rsid w:val="009F2E58"/>
    <w:rsid w:val="00A26B6F"/>
    <w:rsid w:val="00A42F35"/>
    <w:rsid w:val="00A711C9"/>
    <w:rsid w:val="00AE182E"/>
    <w:rsid w:val="00AE271A"/>
    <w:rsid w:val="00AE567C"/>
    <w:rsid w:val="00B24218"/>
    <w:rsid w:val="00B2457B"/>
    <w:rsid w:val="00B61A94"/>
    <w:rsid w:val="00B6262F"/>
    <w:rsid w:val="00B8720D"/>
    <w:rsid w:val="00BC44AC"/>
    <w:rsid w:val="00BD5F96"/>
    <w:rsid w:val="00BF5FB5"/>
    <w:rsid w:val="00C36BFE"/>
    <w:rsid w:val="00C53233"/>
    <w:rsid w:val="00C53DDC"/>
    <w:rsid w:val="00C975DC"/>
    <w:rsid w:val="00CB6956"/>
    <w:rsid w:val="00CC42AA"/>
    <w:rsid w:val="00CC7A3F"/>
    <w:rsid w:val="00CD4B62"/>
    <w:rsid w:val="00CF10E5"/>
    <w:rsid w:val="00D2661E"/>
    <w:rsid w:val="00D71305"/>
    <w:rsid w:val="00D727E5"/>
    <w:rsid w:val="00D72AEB"/>
    <w:rsid w:val="00D80075"/>
    <w:rsid w:val="00D93FD2"/>
    <w:rsid w:val="00D95F57"/>
    <w:rsid w:val="00DB1218"/>
    <w:rsid w:val="00DC25C9"/>
    <w:rsid w:val="00DD6B40"/>
    <w:rsid w:val="00DE5487"/>
    <w:rsid w:val="00DF1A21"/>
    <w:rsid w:val="00E007DC"/>
    <w:rsid w:val="00E048D8"/>
    <w:rsid w:val="00E238D5"/>
    <w:rsid w:val="00E274B3"/>
    <w:rsid w:val="00E63EA4"/>
    <w:rsid w:val="00E64CB4"/>
    <w:rsid w:val="00E84D1E"/>
    <w:rsid w:val="00EC1845"/>
    <w:rsid w:val="00ED4337"/>
    <w:rsid w:val="00EE1D30"/>
    <w:rsid w:val="00EE1EDC"/>
    <w:rsid w:val="00EF29C0"/>
    <w:rsid w:val="00F07595"/>
    <w:rsid w:val="00F24A75"/>
    <w:rsid w:val="00F27CD7"/>
    <w:rsid w:val="00F32835"/>
    <w:rsid w:val="00F51730"/>
    <w:rsid w:val="00F523B2"/>
    <w:rsid w:val="00F82656"/>
    <w:rsid w:val="00F8357D"/>
    <w:rsid w:val="00F849A2"/>
    <w:rsid w:val="00F906B5"/>
    <w:rsid w:val="00FA77C8"/>
    <w:rsid w:val="00FC3C13"/>
    <w:rsid w:val="00FD3546"/>
    <w:rsid w:val="00FD6E54"/>
    <w:rsid w:val="00FE6B98"/>
    <w:rsid w:val="00FF515C"/>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54DA7"/>
    <w:rPr>
      <w:sz w:val="24"/>
      <w:szCs w:val="24"/>
      <w:lang w:val="en-GB" w:eastAsia="en-US"/>
    </w:rPr>
  </w:style>
  <w:style w:type="paragraph" w:styleId="Heading1">
    <w:name w:val="heading 1"/>
    <w:basedOn w:val="Normal"/>
    <w:next w:val="Normal"/>
    <w:link w:val="Heading1Char"/>
    <w:uiPriority w:val="99"/>
    <w:qFormat/>
    <w:rsid w:val="00254DA7"/>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54407"/>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254DA7"/>
    <w:pPr>
      <w:keepNext/>
      <w:keepLines/>
      <w:spacing w:before="200"/>
      <w:outlineLvl w:val="2"/>
    </w:pPr>
    <w:rPr>
      <w:rFonts w:ascii="Cambria" w:eastAsia="Times New Roman" w:hAnsi="Cambria"/>
      <w:b/>
      <w:bCs/>
      <w:color w:val="4F81BD"/>
    </w:rPr>
  </w:style>
  <w:style w:type="paragraph" w:styleId="Heading4">
    <w:name w:val="heading 4"/>
    <w:basedOn w:val="Normal"/>
    <w:next w:val="Heading2"/>
    <w:link w:val="Heading4Char"/>
    <w:uiPriority w:val="99"/>
    <w:qFormat/>
    <w:rsid w:val="00254DA7"/>
    <w:pPr>
      <w:spacing w:before="100" w:beforeAutospacing="1" w:after="100" w:afterAutospacing="1"/>
      <w:outlineLvl w:val="3"/>
    </w:pPr>
    <w:rPr>
      <w:rFonts w:eastAsia="Times New Roman"/>
      <w:b/>
      <w:bCs/>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4DA7"/>
    <w:rPr>
      <w:rFonts w:ascii="Cambria" w:hAnsi="Cambria" w:cs="Times New Roman"/>
      <w:b/>
      <w:bCs/>
      <w:color w:val="365F91"/>
      <w:sz w:val="28"/>
      <w:szCs w:val="28"/>
      <w:lang w:val="en-GB"/>
    </w:rPr>
  </w:style>
  <w:style w:type="character" w:customStyle="1" w:styleId="Heading2Char">
    <w:name w:val="Heading 2 Char"/>
    <w:basedOn w:val="DefaultParagraphFont"/>
    <w:link w:val="Heading2"/>
    <w:uiPriority w:val="99"/>
    <w:semiHidden/>
    <w:locked/>
    <w:rsid w:val="00254DA7"/>
    <w:rPr>
      <w:rFonts w:ascii="Cambria" w:hAnsi="Cambria" w:cs="Times New Roman"/>
      <w:b/>
      <w:bCs/>
      <w:color w:val="4F81BD"/>
      <w:sz w:val="26"/>
      <w:szCs w:val="26"/>
      <w:lang w:val="en-GB"/>
    </w:rPr>
  </w:style>
  <w:style w:type="character" w:customStyle="1" w:styleId="Heading3Char">
    <w:name w:val="Heading 3 Char"/>
    <w:basedOn w:val="DefaultParagraphFont"/>
    <w:link w:val="Heading3"/>
    <w:uiPriority w:val="99"/>
    <w:semiHidden/>
    <w:locked/>
    <w:rsid w:val="00254DA7"/>
    <w:rPr>
      <w:rFonts w:ascii="Cambria" w:hAnsi="Cambria" w:cs="Times New Roman"/>
      <w:b/>
      <w:bCs/>
      <w:color w:val="4F81BD"/>
      <w:sz w:val="24"/>
      <w:szCs w:val="24"/>
      <w:lang w:val="en-GB"/>
    </w:rPr>
  </w:style>
  <w:style w:type="character" w:customStyle="1" w:styleId="Heading4Char">
    <w:name w:val="Heading 4 Char"/>
    <w:basedOn w:val="DefaultParagraphFont"/>
    <w:link w:val="Heading4"/>
    <w:uiPriority w:val="99"/>
    <w:locked/>
    <w:rsid w:val="00254DA7"/>
    <w:rPr>
      <w:rFonts w:ascii="Times New Roman" w:hAnsi="Times New Roman" w:cs="Times New Roman"/>
      <w:b/>
      <w:bCs/>
      <w:sz w:val="24"/>
      <w:szCs w:val="24"/>
    </w:rPr>
  </w:style>
  <w:style w:type="paragraph" w:styleId="TOC1">
    <w:name w:val="toc 1"/>
    <w:basedOn w:val="Normal"/>
    <w:next w:val="Normal"/>
    <w:autoRedefine/>
    <w:uiPriority w:val="99"/>
    <w:rsid w:val="00254DA7"/>
    <w:pPr>
      <w:spacing w:after="100"/>
    </w:pPr>
    <w:rPr>
      <w:rFonts w:eastAsia="Times New Roman"/>
    </w:rPr>
  </w:style>
  <w:style w:type="paragraph" w:styleId="TOC2">
    <w:name w:val="toc 2"/>
    <w:basedOn w:val="Normal"/>
    <w:next w:val="Normal"/>
    <w:autoRedefine/>
    <w:uiPriority w:val="99"/>
    <w:rsid w:val="00254DA7"/>
    <w:pPr>
      <w:spacing w:after="100" w:line="276" w:lineRule="auto"/>
      <w:ind w:left="220"/>
    </w:pPr>
    <w:rPr>
      <w:rFonts w:ascii="Calibri" w:eastAsia="Times New Roman" w:hAnsi="Calibri"/>
      <w:sz w:val="22"/>
      <w:szCs w:val="22"/>
      <w:lang w:val="en-US"/>
    </w:rPr>
  </w:style>
  <w:style w:type="paragraph" w:styleId="TOC3">
    <w:name w:val="toc 3"/>
    <w:basedOn w:val="Normal"/>
    <w:next w:val="Normal"/>
    <w:autoRedefine/>
    <w:uiPriority w:val="99"/>
    <w:rsid w:val="00254DA7"/>
    <w:pPr>
      <w:spacing w:after="100" w:line="276" w:lineRule="auto"/>
      <w:ind w:left="440"/>
    </w:pPr>
    <w:rPr>
      <w:rFonts w:ascii="Calibri" w:eastAsia="Times New Roman" w:hAnsi="Calibri"/>
      <w:sz w:val="22"/>
      <w:szCs w:val="22"/>
      <w:lang w:val="en-US"/>
    </w:rPr>
  </w:style>
  <w:style w:type="paragraph" w:styleId="Header">
    <w:name w:val="header"/>
    <w:basedOn w:val="Normal"/>
    <w:link w:val="HeaderChar"/>
    <w:uiPriority w:val="99"/>
    <w:rsid w:val="00254DA7"/>
    <w:pPr>
      <w:tabs>
        <w:tab w:val="center" w:pos="4153"/>
        <w:tab w:val="right" w:pos="8306"/>
      </w:tabs>
    </w:pPr>
    <w:rPr>
      <w:rFonts w:eastAsia="Times New Roman"/>
    </w:rPr>
  </w:style>
  <w:style w:type="character" w:customStyle="1" w:styleId="HeaderChar">
    <w:name w:val="Header Char"/>
    <w:basedOn w:val="DefaultParagraphFont"/>
    <w:link w:val="Header"/>
    <w:uiPriority w:val="99"/>
    <w:locked/>
    <w:rsid w:val="00254DA7"/>
    <w:rPr>
      <w:rFonts w:ascii="Times New Roman" w:hAnsi="Times New Roman" w:cs="Times New Roman"/>
      <w:sz w:val="24"/>
      <w:szCs w:val="24"/>
      <w:lang w:val="en-GB"/>
    </w:rPr>
  </w:style>
  <w:style w:type="paragraph" w:styleId="Footer">
    <w:name w:val="footer"/>
    <w:basedOn w:val="Normal"/>
    <w:link w:val="FooterChar"/>
    <w:uiPriority w:val="99"/>
    <w:rsid w:val="00254DA7"/>
    <w:pPr>
      <w:tabs>
        <w:tab w:val="center" w:pos="4153"/>
        <w:tab w:val="right" w:pos="8306"/>
      </w:tabs>
    </w:pPr>
    <w:rPr>
      <w:rFonts w:eastAsia="Times New Roman"/>
    </w:rPr>
  </w:style>
  <w:style w:type="character" w:customStyle="1" w:styleId="FooterChar">
    <w:name w:val="Footer Char"/>
    <w:basedOn w:val="DefaultParagraphFont"/>
    <w:link w:val="Footer"/>
    <w:uiPriority w:val="99"/>
    <w:locked/>
    <w:rsid w:val="00254DA7"/>
    <w:rPr>
      <w:rFonts w:ascii="Times New Roman" w:hAnsi="Times New Roman" w:cs="Times New Roman"/>
      <w:sz w:val="24"/>
      <w:szCs w:val="24"/>
      <w:lang w:val="en-GB"/>
    </w:rPr>
  </w:style>
  <w:style w:type="character" w:styleId="PageNumber">
    <w:name w:val="page number"/>
    <w:basedOn w:val="DefaultParagraphFont"/>
    <w:uiPriority w:val="99"/>
    <w:rsid w:val="00254DA7"/>
    <w:rPr>
      <w:rFonts w:cs="Times New Roman"/>
    </w:rPr>
  </w:style>
  <w:style w:type="paragraph" w:styleId="Title">
    <w:name w:val="Title"/>
    <w:basedOn w:val="Normal"/>
    <w:next w:val="Normal"/>
    <w:link w:val="TitleChar"/>
    <w:uiPriority w:val="99"/>
    <w:qFormat/>
    <w:rsid w:val="00254DA7"/>
    <w:pPr>
      <w:autoSpaceDE w:val="0"/>
      <w:autoSpaceDN w:val="0"/>
      <w:adjustRightInd w:val="0"/>
    </w:pPr>
    <w:rPr>
      <w:rFonts w:ascii="Arial" w:eastAsia="Times New Roman" w:hAnsi="Arial"/>
      <w:lang w:val="en-US"/>
    </w:rPr>
  </w:style>
  <w:style w:type="character" w:customStyle="1" w:styleId="TitleChar">
    <w:name w:val="Title Char"/>
    <w:basedOn w:val="DefaultParagraphFont"/>
    <w:link w:val="Title"/>
    <w:uiPriority w:val="99"/>
    <w:locked/>
    <w:rsid w:val="00254DA7"/>
    <w:rPr>
      <w:rFonts w:ascii="Arial" w:hAnsi="Arial" w:cs="Times New Roman"/>
      <w:sz w:val="24"/>
      <w:szCs w:val="24"/>
    </w:rPr>
  </w:style>
  <w:style w:type="paragraph" w:styleId="BodyText">
    <w:name w:val="Body Text"/>
    <w:basedOn w:val="Normal"/>
    <w:link w:val="BodyTextChar"/>
    <w:uiPriority w:val="99"/>
    <w:rsid w:val="00254DA7"/>
    <w:pPr>
      <w:tabs>
        <w:tab w:val="left" w:pos="720"/>
        <w:tab w:val="left" w:pos="1440"/>
        <w:tab w:val="left" w:pos="2160"/>
        <w:tab w:val="left" w:pos="2880"/>
        <w:tab w:val="left" w:pos="3600"/>
        <w:tab w:val="left" w:pos="4320"/>
        <w:tab w:val="left" w:pos="5040"/>
        <w:tab w:val="left" w:pos="5760"/>
        <w:tab w:val="left" w:pos="6480"/>
        <w:tab w:val="left" w:pos="7200"/>
      </w:tabs>
      <w:spacing w:before="120"/>
      <w:ind w:left="851"/>
      <w:jc w:val="both"/>
    </w:pPr>
    <w:rPr>
      <w:rFonts w:ascii="Arial" w:eastAsia="Times New Roman" w:hAnsi="Arial"/>
      <w:color w:val="000000"/>
      <w:sz w:val="20"/>
      <w:szCs w:val="20"/>
    </w:rPr>
  </w:style>
  <w:style w:type="character" w:customStyle="1" w:styleId="BodyTextChar">
    <w:name w:val="Body Text Char"/>
    <w:basedOn w:val="DefaultParagraphFont"/>
    <w:link w:val="BodyText"/>
    <w:uiPriority w:val="99"/>
    <w:locked/>
    <w:rsid w:val="00254DA7"/>
    <w:rPr>
      <w:rFonts w:ascii="Arial" w:hAnsi="Arial" w:cs="Times New Roman"/>
      <w:color w:val="000000"/>
      <w:lang w:val="en-GB" w:eastAsia="en-US" w:bidi="ar-SA"/>
    </w:rPr>
  </w:style>
  <w:style w:type="character" w:styleId="Hyperlink">
    <w:name w:val="Hyperlink"/>
    <w:basedOn w:val="DefaultParagraphFont"/>
    <w:uiPriority w:val="99"/>
    <w:rsid w:val="00254DA7"/>
    <w:rPr>
      <w:rFonts w:cs="Times New Roman"/>
      <w:color w:val="000000"/>
      <w:u w:val="single"/>
    </w:rPr>
  </w:style>
  <w:style w:type="character" w:styleId="FollowedHyperlink">
    <w:name w:val="FollowedHyperlink"/>
    <w:basedOn w:val="DefaultParagraphFont"/>
    <w:uiPriority w:val="99"/>
    <w:rsid w:val="00254DA7"/>
    <w:rPr>
      <w:rFonts w:cs="Times New Roman"/>
      <w:color w:val="800080"/>
      <w:u w:val="single"/>
    </w:rPr>
  </w:style>
  <w:style w:type="paragraph" w:styleId="NormalWeb">
    <w:name w:val="Normal (Web)"/>
    <w:basedOn w:val="Normal"/>
    <w:uiPriority w:val="99"/>
    <w:rsid w:val="00254DA7"/>
    <w:pPr>
      <w:spacing w:before="100" w:beforeAutospacing="1" w:after="100" w:afterAutospacing="1"/>
    </w:pPr>
    <w:rPr>
      <w:rFonts w:eastAsia="Times New Roman"/>
      <w:lang w:val="en-US"/>
    </w:rPr>
  </w:style>
  <w:style w:type="paragraph" w:styleId="BalloonText">
    <w:name w:val="Balloon Text"/>
    <w:basedOn w:val="Normal"/>
    <w:link w:val="BalloonTextChar"/>
    <w:uiPriority w:val="99"/>
    <w:rsid w:val="00254DA7"/>
    <w:rPr>
      <w:rFonts w:ascii="Tahoma" w:eastAsia="Times New Roman" w:hAnsi="Tahoma" w:cs="Tahoma"/>
      <w:sz w:val="16"/>
      <w:szCs w:val="16"/>
    </w:rPr>
  </w:style>
  <w:style w:type="character" w:customStyle="1" w:styleId="BalloonTextChar">
    <w:name w:val="Balloon Text Char"/>
    <w:basedOn w:val="DefaultParagraphFont"/>
    <w:link w:val="BalloonText"/>
    <w:uiPriority w:val="99"/>
    <w:locked/>
    <w:rsid w:val="00254DA7"/>
    <w:rPr>
      <w:rFonts w:ascii="Tahoma" w:hAnsi="Tahoma" w:cs="Tahoma"/>
      <w:sz w:val="16"/>
      <w:szCs w:val="16"/>
      <w:lang w:val="en-GB"/>
    </w:rPr>
  </w:style>
  <w:style w:type="paragraph" w:styleId="ListParagraph">
    <w:name w:val="List Paragraph"/>
    <w:basedOn w:val="Normal"/>
    <w:uiPriority w:val="99"/>
    <w:qFormat/>
    <w:rsid w:val="00254DA7"/>
    <w:pPr>
      <w:ind w:left="720"/>
      <w:contextualSpacing/>
    </w:pPr>
    <w:rPr>
      <w:rFonts w:eastAsia="Times New Roman"/>
    </w:rPr>
  </w:style>
  <w:style w:type="character" w:styleId="BookTitle">
    <w:name w:val="Book Title"/>
    <w:basedOn w:val="Heading2Char"/>
    <w:uiPriority w:val="99"/>
    <w:qFormat/>
    <w:rsid w:val="00254DA7"/>
    <w:rPr>
      <w:smallCaps/>
      <w:spacing w:val="5"/>
    </w:rPr>
  </w:style>
  <w:style w:type="paragraph" w:styleId="TOCHeading">
    <w:name w:val="TOC Heading"/>
    <w:basedOn w:val="Heading1"/>
    <w:next w:val="Normal"/>
    <w:uiPriority w:val="99"/>
    <w:qFormat/>
    <w:rsid w:val="00254DA7"/>
    <w:pPr>
      <w:spacing w:line="276" w:lineRule="auto"/>
      <w:outlineLvl w:val="9"/>
    </w:pPr>
    <w:rPr>
      <w:lang w:val="en-US"/>
    </w:rPr>
  </w:style>
  <w:style w:type="paragraph" w:customStyle="1" w:styleId="CM34">
    <w:name w:val="CM34"/>
    <w:basedOn w:val="Normal"/>
    <w:next w:val="Normal"/>
    <w:uiPriority w:val="99"/>
    <w:rsid w:val="00254DA7"/>
    <w:pPr>
      <w:autoSpaceDE w:val="0"/>
      <w:autoSpaceDN w:val="0"/>
      <w:adjustRightInd w:val="0"/>
    </w:pPr>
    <w:rPr>
      <w:rFonts w:ascii="Frutiger 45 Light" w:eastAsia="Times New Roman" w:hAnsi="Frutiger 45 Light"/>
      <w:lang w:val="en-US"/>
    </w:rPr>
  </w:style>
  <w:style w:type="paragraph" w:customStyle="1" w:styleId="Default">
    <w:name w:val="Default"/>
    <w:uiPriority w:val="99"/>
    <w:rsid w:val="00254DA7"/>
    <w:pPr>
      <w:autoSpaceDE w:val="0"/>
      <w:autoSpaceDN w:val="0"/>
      <w:adjustRightInd w:val="0"/>
    </w:pPr>
    <w:rPr>
      <w:rFonts w:ascii="Frutiger 45 Light" w:eastAsia="Times New Roman" w:hAnsi="Frutiger 45 Light" w:cs="Frutiger 45 Light"/>
      <w:color w:val="000000"/>
      <w:sz w:val="24"/>
      <w:szCs w:val="24"/>
      <w:lang w:val="en-US" w:eastAsia="en-US"/>
    </w:rPr>
  </w:style>
  <w:style w:type="paragraph" w:customStyle="1" w:styleId="csBodyText">
    <w:name w:val="csBodyText"/>
    <w:basedOn w:val="Normal"/>
    <w:uiPriority w:val="99"/>
    <w:rsid w:val="00254DA7"/>
    <w:pPr>
      <w:keepLines/>
      <w:spacing w:before="200"/>
      <w:ind w:left="2160"/>
    </w:pPr>
    <w:rPr>
      <w:rFonts w:ascii="Arial" w:eastAsia="Times New Roman" w:hAnsi="Arial"/>
      <w:spacing w:val="-5"/>
      <w:sz w:val="20"/>
      <w:szCs w:val="20"/>
    </w:rPr>
  </w:style>
  <w:style w:type="paragraph" w:customStyle="1" w:styleId="Style1">
    <w:name w:val="Style1"/>
    <w:basedOn w:val="Normal"/>
    <w:uiPriority w:val="99"/>
    <w:rsid w:val="00254DA7"/>
    <w:rPr>
      <w:rFonts w:eastAsia="Times New Roman"/>
    </w:rPr>
  </w:style>
  <w:style w:type="table" w:styleId="TableGrid">
    <w:name w:val="Table Grid"/>
    <w:basedOn w:val="TableNormal"/>
    <w:uiPriority w:val="99"/>
    <w:rsid w:val="00E048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523709">
      <w:marLeft w:val="0"/>
      <w:marRight w:val="0"/>
      <w:marTop w:val="0"/>
      <w:marBottom w:val="0"/>
      <w:divBdr>
        <w:top w:val="none" w:sz="0" w:space="0" w:color="auto"/>
        <w:left w:val="none" w:sz="0" w:space="0" w:color="auto"/>
        <w:bottom w:val="none" w:sz="0" w:space="0" w:color="auto"/>
        <w:right w:val="none" w:sz="0" w:space="0" w:color="auto"/>
      </w:divBdr>
    </w:div>
    <w:div w:id="595237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20</Pages>
  <Words>6251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021211 FGO with men in CMW Foqia’s area at LHW Tanveer Place</dc:title>
  <dc:subject/>
  <dc:creator>M K Rauf</dc:creator>
  <cp:keywords/>
  <dc:description/>
  <cp:lastModifiedBy>Sadia chaudhry</cp:lastModifiedBy>
  <cp:revision>2</cp:revision>
  <dcterms:created xsi:type="dcterms:W3CDTF">2012-10-11T08:56:00Z</dcterms:created>
  <dcterms:modified xsi:type="dcterms:W3CDTF">2012-10-11T08:56:00Z</dcterms:modified>
</cp:coreProperties>
</file>